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19DD7" w14:textId="77777777" w:rsidR="0099151E" w:rsidRPr="00C97CF8" w:rsidRDefault="0099151E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30"/>
          <w:szCs w:val="30"/>
        </w:rPr>
      </w:pPr>
    </w:p>
    <w:tbl>
      <w:tblPr>
        <w:tblStyle w:val="Tabellrutenett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2"/>
        <w:tblCellMar>
          <w:top w:w="227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4790"/>
        <w:gridCol w:w="2693"/>
      </w:tblGrid>
      <w:tr w:rsidR="00876265" w:rsidRPr="00C97CF8" w14:paraId="2E4F9F30" w14:textId="77777777" w:rsidTr="346C4990">
        <w:tc>
          <w:tcPr>
            <w:tcW w:w="479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2"/>
            <w:vAlign w:val="center"/>
          </w:tcPr>
          <w:p w14:paraId="71F1CF1B" w14:textId="2BDB7966" w:rsidR="00563130" w:rsidRPr="00C97CF8" w:rsidRDefault="00563130" w:rsidP="00642360">
            <w:pPr>
              <w:pStyle w:val="Tittel"/>
              <w:rPr>
                <w:sz w:val="28"/>
                <w:szCs w:val="28"/>
              </w:rPr>
            </w:pPr>
            <w:r w:rsidRPr="00C97CF8">
              <w:rPr>
                <w:sz w:val="28"/>
                <w:szCs w:val="28"/>
              </w:rPr>
              <w:t>BIM-kravdokument</w:t>
            </w:r>
            <w:r w:rsidR="008E5700" w:rsidRPr="00C97CF8">
              <w:rPr>
                <w:sz w:val="28"/>
                <w:szCs w:val="28"/>
              </w:rPr>
              <w:t xml:space="preserve"> – Del </w:t>
            </w:r>
            <w:r w:rsidR="00A67A4A" w:rsidRPr="00C97CF8">
              <w:rPr>
                <w:sz w:val="28"/>
                <w:szCs w:val="28"/>
              </w:rPr>
              <w:t>3</w:t>
            </w:r>
          </w:p>
          <w:p w14:paraId="6F58D8C5" w14:textId="6A354F55" w:rsidR="003B2E34" w:rsidRPr="00CB6928" w:rsidRDefault="00484A8F" w:rsidP="000B42A3">
            <w:pPr>
              <w:pStyle w:val="Tittel"/>
              <w:spacing w:after="0" w:line="240" w:lineRule="auto"/>
              <w:rPr>
                <w:i/>
                <w:iCs/>
                <w:color w:val="FF0000"/>
                <w:sz w:val="20"/>
                <w:szCs w:val="20"/>
              </w:rPr>
            </w:pPr>
            <w:r w:rsidRPr="00CB6928">
              <w:rPr>
                <w:i/>
                <w:iCs/>
                <w:color w:val="FF0000"/>
                <w:sz w:val="20"/>
                <w:szCs w:val="20"/>
              </w:rPr>
              <w:t>M</w:t>
            </w:r>
            <w:r w:rsidR="003B2E34" w:rsidRPr="00CB6928">
              <w:rPr>
                <w:i/>
                <w:iCs/>
                <w:color w:val="FF0000"/>
                <w:sz w:val="20"/>
                <w:szCs w:val="20"/>
              </w:rPr>
              <w:t xml:space="preserve">al for </w:t>
            </w:r>
          </w:p>
          <w:p w14:paraId="249E0257" w14:textId="28722F2A" w:rsidR="003B2E34" w:rsidRPr="00C97CF8" w:rsidRDefault="002A76EB" w:rsidP="000B42A3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0"/>
                <w:szCs w:val="20"/>
              </w:rPr>
            </w:pPr>
            <w:r w:rsidRPr="002A76EB">
              <w:rPr>
                <w:b/>
                <w:bCs/>
                <w:sz w:val="20"/>
                <w:szCs w:val="20"/>
              </w:rPr>
              <w:t xml:space="preserve">Ledende leverandørs </w:t>
            </w:r>
            <w:r w:rsidR="003B2E34" w:rsidRPr="00C97CF8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0"/>
                <w:szCs w:val="20"/>
              </w:rPr>
              <w:t>BIM</w:t>
            </w:r>
            <w:r w:rsidR="00A82958" w:rsidRPr="00C97CF8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0"/>
                <w:szCs w:val="20"/>
              </w:rPr>
              <w:t>-</w:t>
            </w:r>
            <w:r w:rsidR="003B2E34" w:rsidRPr="00C97CF8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0"/>
                <w:szCs w:val="20"/>
              </w:rPr>
              <w:t>gjennomføringsplan</w:t>
            </w:r>
          </w:p>
          <w:p w14:paraId="203CF659" w14:textId="3FD3DEB5" w:rsidR="00876265" w:rsidRDefault="00876265" w:rsidP="00DE4519">
            <w:pPr>
              <w:pStyle w:val="Undertittel"/>
            </w:pPr>
          </w:p>
          <w:p w14:paraId="2ECB06D8" w14:textId="77777777" w:rsidR="00876265" w:rsidRPr="00C97CF8" w:rsidRDefault="00876265" w:rsidP="00DE4519"/>
          <w:p w14:paraId="3DD2548D" w14:textId="77777777" w:rsidR="00876265" w:rsidRPr="00C97CF8" w:rsidRDefault="00876265" w:rsidP="00DE4519">
            <w:pPr>
              <w:pStyle w:val="Undertittel"/>
            </w:pPr>
          </w:p>
          <w:p w14:paraId="49027505" w14:textId="77777777" w:rsidR="00876265" w:rsidRPr="00C97CF8" w:rsidRDefault="00876265" w:rsidP="00DE4519">
            <w:pPr>
              <w:pStyle w:val="Undertittel"/>
            </w:pPr>
          </w:p>
          <w:p w14:paraId="7E502BCF" w14:textId="1CC23538" w:rsidR="00876265" w:rsidRPr="00C97CF8" w:rsidRDefault="003B2E34" w:rsidP="00DE4519">
            <w:pPr>
              <w:pStyle w:val="Undertittel"/>
              <w:rPr>
                <w:caps/>
              </w:rPr>
            </w:pPr>
            <w:r w:rsidRPr="00C97CF8">
              <w:rPr>
                <w:caps/>
              </w:rPr>
              <w:t xml:space="preserve">I henhold til </w:t>
            </w:r>
            <w:r w:rsidR="00502B53" w:rsidRPr="00C97CF8">
              <w:rPr>
                <w:caps/>
              </w:rPr>
              <w:t xml:space="preserve"> </w:t>
            </w:r>
            <w:r w:rsidR="00502B53" w:rsidRPr="00C97CF8">
              <w:rPr>
                <w:caps/>
              </w:rPr>
              <w:br/>
              <w:t>NS</w:t>
            </w:r>
            <w:r w:rsidRPr="00C97CF8">
              <w:rPr>
                <w:caps/>
              </w:rPr>
              <w:t>-</w:t>
            </w:r>
            <w:r w:rsidR="00502B53" w:rsidRPr="00C97CF8">
              <w:rPr>
                <w:caps/>
              </w:rPr>
              <w:t>EN ISO 19650</w:t>
            </w:r>
            <w:r w:rsidRPr="00C97CF8">
              <w:rPr>
                <w:caps/>
              </w:rPr>
              <w:t>-2</w:t>
            </w:r>
          </w:p>
          <w:p w14:paraId="64ADB316" w14:textId="47F18C66" w:rsidR="00876265" w:rsidRPr="00C97CF8" w:rsidRDefault="00642360" w:rsidP="00DE4519">
            <w:pPr>
              <w:rPr>
                <w:color w:val="FFFFFF" w:themeColor="background1"/>
                <w:sz w:val="20"/>
                <w:szCs w:val="20"/>
              </w:rPr>
            </w:pPr>
            <w:r w:rsidRPr="00C97CF8">
              <w:rPr>
                <w:caps/>
                <w:sz w:val="24"/>
                <w:szCs w:val="24"/>
              </w:rPr>
              <w:t>BIM EXECUTION PLAN</w:t>
            </w:r>
            <w:r w:rsidR="003B2E34" w:rsidRPr="00C97CF8">
              <w:rPr>
                <w:caps/>
                <w:sz w:val="24"/>
                <w:szCs w:val="24"/>
              </w:rPr>
              <w:t xml:space="preserve"> (BEP)</w:t>
            </w:r>
          </w:p>
        </w:tc>
        <w:tc>
          <w:tcPr>
            <w:tcW w:w="2693" w:type="dxa"/>
            <w:tcBorders>
              <w:left w:val="single" w:sz="24" w:space="0" w:color="auto"/>
            </w:tcBorders>
            <w:shd w:val="clear" w:color="auto" w:fill="000000" w:themeFill="text2"/>
            <w:vAlign w:val="center"/>
          </w:tcPr>
          <w:p w14:paraId="76BC3BD0" w14:textId="668B4815" w:rsidR="00876265" w:rsidRPr="00C97CF8" w:rsidRDefault="00876265" w:rsidP="00DE4519">
            <w:pPr>
              <w:spacing w:after="160" w:line="259" w:lineRule="auto"/>
              <w:jc w:val="center"/>
              <w:rPr>
                <w:color w:val="FFFFFF" w:themeColor="background1"/>
              </w:rPr>
            </w:pPr>
            <w:r w:rsidRPr="00C97CF8">
              <w:rPr>
                <w:noProof/>
              </w:rPr>
              <w:drawing>
                <wp:inline distT="0" distB="0" distL="0" distR="0" wp14:anchorId="0D260AC5" wp14:editId="16E7BED1">
                  <wp:extent cx="932495" cy="186538"/>
                  <wp:effectExtent l="0" t="0" r="1270" b="4445"/>
                  <wp:docPr id="32" name="Bilde 32" descr="Y:\Statsbygg\Rapport lang\statsbygg-ne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3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2495" cy="1865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6265" w:rsidRPr="00C97CF8" w14:paraId="4D53B12C" w14:textId="77777777" w:rsidTr="346C4990">
        <w:tc>
          <w:tcPr>
            <w:tcW w:w="4790" w:type="dxa"/>
            <w:vMerge/>
            <w:tcMar>
              <w:top w:w="170" w:type="dxa"/>
              <w:left w:w="454" w:type="dxa"/>
              <w:bottom w:w="454" w:type="dxa"/>
              <w:right w:w="454" w:type="dxa"/>
            </w:tcMar>
          </w:tcPr>
          <w:p w14:paraId="3F9ABB65" w14:textId="77777777" w:rsidR="00876265" w:rsidRPr="00C97CF8" w:rsidRDefault="00876265" w:rsidP="00DE4519"/>
        </w:tc>
        <w:tc>
          <w:tcPr>
            <w:tcW w:w="2693" w:type="dxa"/>
            <w:tcBorders>
              <w:left w:val="single" w:sz="24" w:space="0" w:color="auto"/>
            </w:tcBorders>
            <w:tcMar>
              <w:top w:w="170" w:type="dxa"/>
              <w:left w:w="454" w:type="dxa"/>
              <w:bottom w:w="454" w:type="dxa"/>
              <w:right w:w="454" w:type="dxa"/>
            </w:tcMar>
          </w:tcPr>
          <w:p w14:paraId="2E13EC0E" w14:textId="77777777" w:rsidR="00876265" w:rsidRPr="00C97CF8" w:rsidRDefault="00876265" w:rsidP="00DE4519">
            <w:pPr>
              <w:spacing w:after="160" w:line="259" w:lineRule="auto"/>
            </w:pPr>
          </w:p>
        </w:tc>
      </w:tr>
    </w:tbl>
    <w:p w14:paraId="1EC0C7E4" w14:textId="77777777" w:rsidR="00F6341E" w:rsidRPr="00C97CF8" w:rsidRDefault="00DE4519">
      <w:pPr>
        <w:spacing w:after="160" w:line="259" w:lineRule="auto"/>
      </w:pPr>
      <w:r w:rsidRPr="00C97CF8">
        <w:br w:type="textWrapping" w:clear="all"/>
      </w:r>
    </w:p>
    <w:p w14:paraId="64C146AD" w14:textId="77777777" w:rsidR="00F6341E" w:rsidRPr="00C97CF8" w:rsidRDefault="00F6341E">
      <w:pPr>
        <w:spacing w:after="160" w:line="259" w:lineRule="auto"/>
      </w:pPr>
    </w:p>
    <w:p w14:paraId="65C1344F" w14:textId="77777777" w:rsidR="00F6341E" w:rsidRPr="00C97CF8" w:rsidRDefault="00F6341E">
      <w:pPr>
        <w:spacing w:after="160" w:line="259" w:lineRule="auto"/>
      </w:pPr>
    </w:p>
    <w:p w14:paraId="0B2A9246" w14:textId="77777777" w:rsidR="00F035D5" w:rsidRPr="00C97CF8" w:rsidRDefault="00F035D5" w:rsidP="00F6341E">
      <w:pPr>
        <w:spacing w:after="160" w:line="259" w:lineRule="auto"/>
      </w:pPr>
    </w:p>
    <w:p w14:paraId="3CCB3294" w14:textId="4E8A2260" w:rsidR="00B74A05" w:rsidRPr="00C97CF8" w:rsidRDefault="00B74A05" w:rsidP="00B74A05">
      <w:pPr>
        <w:spacing w:after="160" w:line="259" w:lineRule="auto"/>
        <w:rPr>
          <w:i/>
          <w:iCs/>
          <w:color w:val="FF0000"/>
        </w:rPr>
      </w:pPr>
      <w:r w:rsidRPr="00C97CF8">
        <w:rPr>
          <w:i/>
          <w:iCs/>
          <w:color w:val="FF0000"/>
        </w:rPr>
        <w:t xml:space="preserve">Utfylles av </w:t>
      </w:r>
      <w:r w:rsidR="00AD1258" w:rsidRPr="00C97CF8">
        <w:rPr>
          <w:i/>
          <w:iCs/>
          <w:color w:val="FF0000"/>
        </w:rPr>
        <w:t>potensiell ledende leverandør</w:t>
      </w:r>
    </w:p>
    <w:tbl>
      <w:tblPr>
        <w:tblStyle w:val="Tabellrutenett"/>
        <w:tblW w:w="16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  <w:gridCol w:w="6939"/>
      </w:tblGrid>
      <w:tr w:rsidR="001032BD" w:rsidRPr="00C97CF8" w14:paraId="505BB478" w14:textId="77777777" w:rsidTr="001032BD">
        <w:tc>
          <w:tcPr>
            <w:tcW w:w="2689" w:type="dxa"/>
            <w:hideMark/>
          </w:tcPr>
          <w:p w14:paraId="5A601A60" w14:textId="77777777" w:rsidR="001032BD" w:rsidRPr="00C97CF8" w:rsidRDefault="001032BD" w:rsidP="001032BD">
            <w:pPr>
              <w:rPr>
                <w:rFonts w:cstheme="minorHAnsi"/>
                <w:sz w:val="28"/>
                <w:szCs w:val="28"/>
              </w:rPr>
            </w:pPr>
            <w:r w:rsidRPr="00C97CF8">
              <w:rPr>
                <w:rFonts w:cstheme="minorHAnsi"/>
                <w:sz w:val="28"/>
                <w:szCs w:val="28"/>
              </w:rPr>
              <w:t>Prosjektnavn</w:t>
            </w:r>
          </w:p>
        </w:tc>
        <w:tc>
          <w:tcPr>
            <w:tcW w:w="6939" w:type="dxa"/>
          </w:tcPr>
          <w:p w14:paraId="400F09E5" w14:textId="31CEF3D5" w:rsidR="001032BD" w:rsidRPr="00C97CF8" w:rsidRDefault="001032BD" w:rsidP="001032BD">
            <w:pPr>
              <w:rPr>
                <w:sz w:val="28"/>
                <w:szCs w:val="28"/>
              </w:rPr>
            </w:pPr>
            <w:r w:rsidRPr="00830268">
              <w:rPr>
                <w:sz w:val="28"/>
                <w:szCs w:val="28"/>
              </w:rPr>
              <w:t>Toll</w:t>
            </w:r>
            <w:r w:rsidR="00155DCF">
              <w:rPr>
                <w:sz w:val="28"/>
                <w:szCs w:val="28"/>
              </w:rPr>
              <w:t>etaten, kontrollstasjon Neiden</w:t>
            </w:r>
          </w:p>
        </w:tc>
        <w:tc>
          <w:tcPr>
            <w:tcW w:w="6939" w:type="dxa"/>
          </w:tcPr>
          <w:p w14:paraId="33E0C113" w14:textId="14CAB85A" w:rsidR="001032BD" w:rsidRPr="00C97CF8" w:rsidRDefault="001032BD" w:rsidP="001032BD">
            <w:pPr>
              <w:rPr>
                <w:sz w:val="28"/>
                <w:szCs w:val="28"/>
              </w:rPr>
            </w:pPr>
          </w:p>
        </w:tc>
      </w:tr>
      <w:tr w:rsidR="001032BD" w:rsidRPr="00C97CF8" w14:paraId="135CB082" w14:textId="77777777" w:rsidTr="001032BD">
        <w:tc>
          <w:tcPr>
            <w:tcW w:w="2689" w:type="dxa"/>
            <w:hideMark/>
          </w:tcPr>
          <w:p w14:paraId="69272CC5" w14:textId="77777777" w:rsidR="001032BD" w:rsidRPr="00C97CF8" w:rsidRDefault="001032BD" w:rsidP="001032BD">
            <w:pPr>
              <w:rPr>
                <w:rFonts w:cstheme="minorHAnsi"/>
                <w:sz w:val="28"/>
                <w:szCs w:val="28"/>
              </w:rPr>
            </w:pPr>
            <w:r w:rsidRPr="00C97CF8">
              <w:rPr>
                <w:rFonts w:cstheme="minorHAnsi"/>
                <w:sz w:val="28"/>
                <w:szCs w:val="28"/>
              </w:rPr>
              <w:t>Prosjektnummer</w:t>
            </w:r>
          </w:p>
        </w:tc>
        <w:tc>
          <w:tcPr>
            <w:tcW w:w="6939" w:type="dxa"/>
          </w:tcPr>
          <w:p w14:paraId="4CD7081B" w14:textId="148B10E2" w:rsidR="001032BD" w:rsidRPr="00C97CF8" w:rsidRDefault="001032BD" w:rsidP="001032BD">
            <w:pPr>
              <w:rPr>
                <w:sz w:val="28"/>
                <w:szCs w:val="28"/>
              </w:rPr>
            </w:pPr>
            <w:r w:rsidRPr="00830268">
              <w:rPr>
                <w:sz w:val="28"/>
                <w:szCs w:val="28"/>
              </w:rPr>
              <w:t>12</w:t>
            </w:r>
            <w:r w:rsidR="00155DCF">
              <w:rPr>
                <w:sz w:val="28"/>
                <w:szCs w:val="28"/>
              </w:rPr>
              <w:t>24201</w:t>
            </w:r>
          </w:p>
        </w:tc>
        <w:tc>
          <w:tcPr>
            <w:tcW w:w="6939" w:type="dxa"/>
          </w:tcPr>
          <w:p w14:paraId="1EED5EDB" w14:textId="6CF9F91F" w:rsidR="001032BD" w:rsidRPr="00C97CF8" w:rsidRDefault="001032BD" w:rsidP="001032BD">
            <w:pPr>
              <w:rPr>
                <w:sz w:val="28"/>
                <w:szCs w:val="28"/>
              </w:rPr>
            </w:pPr>
          </w:p>
        </w:tc>
      </w:tr>
      <w:tr w:rsidR="001032BD" w:rsidRPr="00C97CF8" w14:paraId="7D7C679B" w14:textId="77777777" w:rsidTr="001032BD">
        <w:tc>
          <w:tcPr>
            <w:tcW w:w="2689" w:type="dxa"/>
          </w:tcPr>
          <w:p w14:paraId="79AFD8CD" w14:textId="232EE973" w:rsidR="001032BD" w:rsidRPr="00C97CF8" w:rsidRDefault="001032BD" w:rsidP="001032BD">
            <w:pPr>
              <w:rPr>
                <w:rFonts w:cstheme="minorHAnsi"/>
                <w:sz w:val="28"/>
                <w:szCs w:val="28"/>
              </w:rPr>
            </w:pPr>
            <w:r w:rsidRPr="00C97CF8">
              <w:rPr>
                <w:rFonts w:cstheme="minorHAnsi"/>
                <w:sz w:val="28"/>
                <w:szCs w:val="28"/>
              </w:rPr>
              <w:t xml:space="preserve">Dato </w:t>
            </w:r>
          </w:p>
        </w:tc>
        <w:tc>
          <w:tcPr>
            <w:tcW w:w="6939" w:type="dxa"/>
          </w:tcPr>
          <w:p w14:paraId="48A70D98" w14:textId="0B057C52" w:rsidR="001032BD" w:rsidRPr="00155DCF" w:rsidRDefault="001032BD" w:rsidP="001032BD">
            <w:pPr>
              <w:rPr>
                <w:sz w:val="28"/>
                <w:szCs w:val="28"/>
              </w:rPr>
            </w:pPr>
            <w:r w:rsidRPr="00155DCF">
              <w:rPr>
                <w:color w:val="FF0000"/>
                <w:sz w:val="28"/>
                <w:szCs w:val="28"/>
              </w:rPr>
              <w:t>xx</w:t>
            </w:r>
            <w:r w:rsidRPr="00F3618E">
              <w:rPr>
                <w:color w:val="EE0000"/>
                <w:sz w:val="28"/>
                <w:szCs w:val="28"/>
              </w:rPr>
              <w:t>.</w:t>
            </w:r>
            <w:r w:rsidR="00F3618E" w:rsidRPr="00F3618E">
              <w:rPr>
                <w:color w:val="EE0000"/>
                <w:sz w:val="28"/>
                <w:szCs w:val="28"/>
              </w:rPr>
              <w:t>xx</w:t>
            </w:r>
            <w:r w:rsidRPr="00155DCF">
              <w:rPr>
                <w:sz w:val="28"/>
                <w:szCs w:val="28"/>
              </w:rPr>
              <w:t>.202</w:t>
            </w:r>
            <w:r w:rsidR="00155DCF" w:rsidRPr="00155DCF">
              <w:rPr>
                <w:sz w:val="28"/>
                <w:szCs w:val="28"/>
              </w:rPr>
              <w:t>6</w:t>
            </w:r>
          </w:p>
        </w:tc>
        <w:tc>
          <w:tcPr>
            <w:tcW w:w="6939" w:type="dxa"/>
          </w:tcPr>
          <w:p w14:paraId="6A1D34B8" w14:textId="7BA6CA2D" w:rsidR="001032BD" w:rsidRPr="00C97CF8" w:rsidRDefault="001032BD" w:rsidP="001032BD">
            <w:pPr>
              <w:rPr>
                <w:sz w:val="28"/>
                <w:szCs w:val="28"/>
              </w:rPr>
            </w:pPr>
          </w:p>
        </w:tc>
      </w:tr>
    </w:tbl>
    <w:p w14:paraId="4000B642" w14:textId="186A2F28" w:rsidR="00F6341E" w:rsidRPr="00C97CF8" w:rsidRDefault="00DE4519" w:rsidP="00F6341E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30"/>
          <w:szCs w:val="30"/>
        </w:rPr>
      </w:pPr>
      <w:r w:rsidRPr="00C97CF8">
        <w:rPr>
          <w:noProof/>
          <w:lang w:eastAsia="nb-NO"/>
        </w:rPr>
        <w:drawing>
          <wp:anchor distT="0" distB="0" distL="114300" distR="114300" simplePos="0" relativeHeight="251658240" behindDoc="1" locked="0" layoutInCell="1" allowOverlap="1" wp14:anchorId="1B7FCDA7" wp14:editId="62476EF7">
            <wp:simplePos x="0" y="0"/>
            <wp:positionH relativeFrom="page">
              <wp:posOffset>5832475</wp:posOffset>
            </wp:positionH>
            <wp:positionV relativeFrom="page">
              <wp:posOffset>9902803</wp:posOffset>
            </wp:positionV>
            <wp:extent cx="990000" cy="320400"/>
            <wp:effectExtent l="0" t="0" r="635" b="3810"/>
            <wp:wrapNone/>
            <wp:docPr id="7" name="Bilde 7" descr="Y:\Statsbygg\byggmedmen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:\Statsbygg\byggmedmening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000" cy="3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6CE6" w:rsidRPr="00C97CF8">
        <w:br w:type="page"/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1"/>
          <w:szCs w:val="22"/>
          <w:lang w:eastAsia="en-US"/>
        </w:rPr>
        <w:id w:val="119797114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D454992" w14:textId="77777777" w:rsidR="00621A50" w:rsidRPr="00C97CF8" w:rsidRDefault="00621A50" w:rsidP="00621A50">
          <w:pPr>
            <w:pStyle w:val="Overskriftforinnholdsfortegnelse"/>
          </w:pPr>
          <w:r w:rsidRPr="00C97CF8">
            <w:t>Innhold</w:t>
          </w:r>
        </w:p>
        <w:p w14:paraId="64AA7BED" w14:textId="6E969D1A" w:rsidR="00552ED3" w:rsidRDefault="00621A50">
          <w:pPr>
            <w:pStyle w:val="INNH1"/>
            <w:tabs>
              <w:tab w:val="left" w:pos="440"/>
              <w:tab w:val="right" w:pos="9628"/>
            </w:tabs>
            <w:rPr>
              <w:rFonts w:cstheme="minorBidi"/>
              <w:noProof/>
            </w:rPr>
          </w:pPr>
          <w:r w:rsidRPr="00C97CF8">
            <w:fldChar w:fldCharType="begin"/>
          </w:r>
          <w:r w:rsidRPr="00C97CF8">
            <w:instrText xml:space="preserve"> TOC \o "1-3" \h \z \u </w:instrText>
          </w:r>
          <w:r w:rsidRPr="00C97CF8">
            <w:fldChar w:fldCharType="separate"/>
          </w:r>
          <w:hyperlink w:anchor="_Toc76109940" w:history="1">
            <w:r w:rsidR="00552ED3" w:rsidRPr="00255007">
              <w:rPr>
                <w:rStyle w:val="Hyperkobling"/>
                <w:noProof/>
              </w:rPr>
              <w:t>1</w:t>
            </w:r>
            <w:r w:rsidR="00552ED3">
              <w:rPr>
                <w:rFonts w:cstheme="minorBidi"/>
                <w:noProof/>
              </w:rPr>
              <w:tab/>
            </w:r>
            <w:r w:rsidR="00552ED3" w:rsidRPr="00255007">
              <w:rPr>
                <w:rStyle w:val="Hyperkobling"/>
                <w:noProof/>
              </w:rPr>
              <w:t>«Ledende leverandørs BIM-gjennomføringsplan»</w:t>
            </w:r>
            <w:r w:rsidR="00552ED3">
              <w:rPr>
                <w:noProof/>
                <w:webHidden/>
              </w:rPr>
              <w:tab/>
            </w:r>
            <w:r w:rsidR="00552ED3">
              <w:rPr>
                <w:noProof/>
                <w:webHidden/>
              </w:rPr>
              <w:fldChar w:fldCharType="begin"/>
            </w:r>
            <w:r w:rsidR="00552ED3">
              <w:rPr>
                <w:noProof/>
                <w:webHidden/>
              </w:rPr>
              <w:instrText xml:space="preserve"> PAGEREF _Toc76109940 \h </w:instrText>
            </w:r>
            <w:r w:rsidR="00552ED3">
              <w:rPr>
                <w:noProof/>
                <w:webHidden/>
              </w:rPr>
            </w:r>
            <w:r w:rsidR="00552ED3">
              <w:rPr>
                <w:noProof/>
                <w:webHidden/>
              </w:rPr>
              <w:fldChar w:fldCharType="separate"/>
            </w:r>
            <w:r w:rsidR="00552ED3">
              <w:rPr>
                <w:noProof/>
                <w:webHidden/>
              </w:rPr>
              <w:t>3</w:t>
            </w:r>
            <w:r w:rsidR="00552ED3">
              <w:rPr>
                <w:noProof/>
                <w:webHidden/>
              </w:rPr>
              <w:fldChar w:fldCharType="end"/>
            </w:r>
          </w:hyperlink>
        </w:p>
        <w:p w14:paraId="7B612642" w14:textId="662A38B5" w:rsidR="00552ED3" w:rsidRDefault="00552ED3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76109941" w:history="1">
            <w:r w:rsidRPr="00255007">
              <w:rPr>
                <w:rStyle w:val="Hyperkobling"/>
                <w:rFonts w:ascii="Arial" w:hAnsi="Arial" w:cs="Arial"/>
                <w:noProof/>
              </w:rPr>
              <w:t>1.1.</w:t>
            </w:r>
            <w:r>
              <w:rPr>
                <w:rFonts w:cstheme="minorBidi"/>
                <w:noProof/>
              </w:rPr>
              <w:tab/>
            </w:r>
            <w:r w:rsidRPr="00255007">
              <w:rPr>
                <w:rStyle w:val="Hyperkobling"/>
                <w:rFonts w:ascii="Arial" w:hAnsi="Arial" w:cs="Arial"/>
                <w:noProof/>
              </w:rPr>
              <w:t>BIM-kravdokument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_Toc76109941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5B925" w14:textId="053240E9" w:rsidR="00552ED3" w:rsidRDefault="00552ED3">
          <w:pPr>
            <w:pStyle w:val="INNH1"/>
            <w:tabs>
              <w:tab w:val="left" w:pos="440"/>
              <w:tab w:val="right" w:pos="9628"/>
            </w:tabs>
            <w:rPr>
              <w:rFonts w:cstheme="minorBidi"/>
              <w:noProof/>
            </w:rPr>
          </w:pPr>
          <w:hyperlink w:anchor="_Toc76109942" w:history="1">
            <w:r w:rsidRPr="00255007">
              <w:rPr>
                <w:rStyle w:val="Hyperkobling"/>
                <w:noProof/>
              </w:rPr>
              <w:t>2</w:t>
            </w:r>
            <w:r>
              <w:rPr>
                <w:rFonts w:cstheme="minorBidi"/>
                <w:noProof/>
              </w:rPr>
              <w:tab/>
            </w:r>
            <w:r w:rsidRPr="00255007">
              <w:rPr>
                <w:rStyle w:val="Hyperkobling"/>
                <w:noProof/>
              </w:rPr>
              <w:t>Mal for ledende leverandørs «Ledende leverandørs BIM-gjennomføringsplan» (LL-BEP)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_Toc76109942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B41F86" w14:textId="4B9CB45B" w:rsidR="00621A50" w:rsidRPr="00C97CF8" w:rsidRDefault="00621A50" w:rsidP="00621A50">
          <w:r w:rsidRPr="00C97CF8">
            <w:rPr>
              <w:rFonts w:eastAsiaTheme="minorEastAsia" w:cs="Times New Roman"/>
              <w:sz w:val="22"/>
              <w:lang w:eastAsia="nb-NO"/>
            </w:rPr>
            <w:fldChar w:fldCharType="end"/>
          </w:r>
        </w:p>
      </w:sdtContent>
    </w:sdt>
    <w:p w14:paraId="2168D325" w14:textId="0C378FB7" w:rsidR="00DE4519" w:rsidRPr="00C97CF8" w:rsidRDefault="00DE4519" w:rsidP="00621A50">
      <w:pPr>
        <w:pStyle w:val="INNH3"/>
      </w:pPr>
    </w:p>
    <w:p w14:paraId="5E26DF5A" w14:textId="77777777" w:rsidR="004D319E" w:rsidRPr="00C97CF8" w:rsidRDefault="004D319E">
      <w:pPr>
        <w:spacing w:after="160" w:line="259" w:lineRule="auto"/>
      </w:pPr>
    </w:p>
    <w:p w14:paraId="14536779" w14:textId="77777777" w:rsidR="004D319E" w:rsidRPr="00C97CF8" w:rsidRDefault="004D319E" w:rsidP="004D319E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1"/>
          <w:sz w:val="30"/>
          <w:szCs w:val="32"/>
          <w:lang w:eastAsia="nb-NO"/>
        </w:rPr>
      </w:pPr>
      <w:r w:rsidRPr="00C97CF8">
        <w:rPr>
          <w:rFonts w:asciiTheme="majorHAnsi" w:eastAsiaTheme="majorEastAsia" w:hAnsiTheme="majorHAnsi" w:cstheme="majorBidi"/>
          <w:b/>
          <w:color w:val="000000" w:themeColor="text1"/>
          <w:sz w:val="30"/>
          <w:szCs w:val="32"/>
          <w:lang w:eastAsia="nb-NO"/>
        </w:rPr>
        <w:t>Tegnforklaring</w:t>
      </w:r>
    </w:p>
    <w:p w14:paraId="5EB55663" w14:textId="77777777" w:rsidR="004D319E" w:rsidRPr="00C97CF8" w:rsidRDefault="004D319E" w:rsidP="004D319E">
      <w:pPr>
        <w:spacing w:after="160" w:line="259" w:lineRule="auto"/>
      </w:pPr>
      <w:r w:rsidRPr="00C97CF8">
        <w:t xml:space="preserve">Svart tekst: Skal stå og er del av BIM-kravdokumentet. </w:t>
      </w:r>
    </w:p>
    <w:p w14:paraId="6DBFEE1A" w14:textId="77777777" w:rsidR="004D319E" w:rsidRPr="00C97CF8" w:rsidRDefault="004D319E" w:rsidP="004D319E">
      <w:pPr>
        <w:spacing w:after="160" w:line="259" w:lineRule="auto"/>
        <w:rPr>
          <w:color w:val="FF0000"/>
        </w:rPr>
      </w:pPr>
      <w:r w:rsidRPr="00C97CF8">
        <w:rPr>
          <w:color w:val="FF0000"/>
        </w:rPr>
        <w:t xml:space="preserve">Rød tekst: Skal endres/utfylles av prosjektet og gjøres til svart tekst i BIM-kravdokumentet. </w:t>
      </w:r>
    </w:p>
    <w:p w14:paraId="771E48FD" w14:textId="77777777" w:rsidR="004D319E" w:rsidRPr="00C97CF8" w:rsidRDefault="004D319E" w:rsidP="004D319E">
      <w:pPr>
        <w:spacing w:after="160" w:line="259" w:lineRule="auto"/>
        <w:rPr>
          <w:i/>
          <w:iCs/>
          <w:color w:val="FF0000"/>
        </w:rPr>
      </w:pPr>
      <w:r w:rsidRPr="00C97CF8">
        <w:rPr>
          <w:i/>
          <w:iCs/>
          <w:color w:val="FF0000"/>
        </w:rPr>
        <w:t xml:space="preserve">Rød tekst i kursiv: Forklarende tekst. Slettes, skal ikke være del av BIM-kravdokumentet. </w:t>
      </w:r>
    </w:p>
    <w:p w14:paraId="35215720" w14:textId="052100C3" w:rsidR="00DE4519" w:rsidRPr="00C97CF8" w:rsidRDefault="00DE4519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30"/>
          <w:szCs w:val="30"/>
        </w:rPr>
      </w:pPr>
      <w:r w:rsidRPr="00C97CF8">
        <w:br w:type="page"/>
      </w:r>
    </w:p>
    <w:p w14:paraId="7CE246AC" w14:textId="6C2D1699" w:rsidR="00D906E4" w:rsidRPr="00C97CF8" w:rsidRDefault="00D906E4">
      <w:pPr>
        <w:spacing w:after="160" w:line="259" w:lineRule="auto"/>
        <w:rPr>
          <w:rFonts w:ascii="Arial" w:eastAsiaTheme="majorEastAsia" w:hAnsi="Arial" w:cs="Arial"/>
          <w:b/>
          <w:color w:val="000000" w:themeColor="text2"/>
          <w:sz w:val="24"/>
          <w:szCs w:val="24"/>
        </w:rPr>
      </w:pPr>
    </w:p>
    <w:p w14:paraId="6EDBD48B" w14:textId="4C8BAF85" w:rsidR="00991709" w:rsidRPr="00C97CF8" w:rsidRDefault="00991709" w:rsidP="000B42A3">
      <w:pPr>
        <w:pStyle w:val="Overskrift1"/>
        <w:numPr>
          <w:ilvl w:val="0"/>
          <w:numId w:val="28"/>
        </w:numPr>
      </w:pPr>
      <w:bookmarkStart w:id="0" w:name="_Toc76109940"/>
      <w:r w:rsidRPr="00C97CF8">
        <w:t>«</w:t>
      </w:r>
      <w:r w:rsidR="002A76EB">
        <w:t xml:space="preserve">Ledende leverandørs </w:t>
      </w:r>
      <w:r w:rsidRPr="00C97CF8">
        <w:t>BIM-gjennomføringsplan»</w:t>
      </w:r>
      <w:bookmarkEnd w:id="0"/>
    </w:p>
    <w:p w14:paraId="563A32A4" w14:textId="3E2163D5" w:rsidR="006C7DD7" w:rsidRPr="00C97CF8" w:rsidRDefault="004D1A1B" w:rsidP="006C7DD7">
      <w:r>
        <w:t>BIM-kravdokument</w:t>
      </w:r>
      <w:r w:rsidR="00EE73E9">
        <w:t xml:space="preserve"> </w:t>
      </w:r>
      <w:r>
        <w:t xml:space="preserve">består av </w:t>
      </w:r>
      <w:r w:rsidR="00146BEC">
        <w:t>fire</w:t>
      </w:r>
      <w:r>
        <w:t xml:space="preserve"> deler. </w:t>
      </w:r>
      <w:r w:rsidR="006C7DD7" w:rsidRPr="00C97CF8">
        <w:t>Dette dokumentet</w:t>
      </w:r>
      <w:r w:rsidR="007920C8">
        <w:t xml:space="preserve"> er del 3 og</w:t>
      </w:r>
      <w:r w:rsidR="006C7DD7" w:rsidRPr="00C97CF8">
        <w:t xml:space="preserve"> beskriver </w:t>
      </w:r>
      <w:r w:rsidR="00417D07" w:rsidRPr="00C97CF8">
        <w:t xml:space="preserve">potensiell ledende leverandørs svar på hvordan de </w:t>
      </w:r>
      <w:r w:rsidR="008C50C3" w:rsidRPr="00C97CF8">
        <w:t>har tenkt seg å</w:t>
      </w:r>
      <w:r w:rsidR="00417D07" w:rsidRPr="00C97CF8">
        <w:t xml:space="preserve"> innfri </w:t>
      </w:r>
      <w:r w:rsidR="006C7DD7" w:rsidRPr="00C97CF8">
        <w:t>bestillers krav til informasjonsutveksling i prosjekt</w:t>
      </w:r>
      <w:r w:rsidR="008877F3" w:rsidRPr="00C97CF8">
        <w:t xml:space="preserve"> i deres tilbud</w:t>
      </w:r>
      <w:r w:rsidR="006C7DD7" w:rsidRPr="00C97CF8">
        <w:t xml:space="preserve">. </w:t>
      </w:r>
    </w:p>
    <w:p w14:paraId="6DE9EFFD" w14:textId="77777777" w:rsidR="00222288" w:rsidRDefault="00222288" w:rsidP="00222288">
      <w:r>
        <w:t xml:space="preserve">Øvrige dokumenter i BIM-kravdokument: </w:t>
      </w:r>
    </w:p>
    <w:p w14:paraId="11B5B3BE" w14:textId="77777777" w:rsidR="006C7DD7" w:rsidRPr="00C97CF8" w:rsidRDefault="006C7DD7" w:rsidP="006C7DD7">
      <w:r w:rsidRPr="00C97CF8">
        <w:t xml:space="preserve">De overordnede prinsippene og føringer er beskrevet i: </w:t>
      </w:r>
    </w:p>
    <w:p w14:paraId="02BD44A9" w14:textId="77777777" w:rsidR="006C7DD7" w:rsidRPr="00C97CF8" w:rsidRDefault="006C7DD7" w:rsidP="006C7DD7">
      <w:pPr>
        <w:pStyle w:val="Listeavsnitt"/>
        <w:numPr>
          <w:ilvl w:val="0"/>
          <w:numId w:val="26"/>
        </w:numPr>
      </w:pPr>
      <w:r w:rsidRPr="00C97CF8">
        <w:t xml:space="preserve">BIM-kravdokument – Del 1 Veiledning. </w:t>
      </w:r>
    </w:p>
    <w:p w14:paraId="2116E45B" w14:textId="2D28956B" w:rsidR="003A565B" w:rsidRPr="00C97CF8" w:rsidRDefault="003A565B" w:rsidP="003A565B">
      <w:r w:rsidRPr="00C97CF8">
        <w:t xml:space="preserve">Beskrivelse av </w:t>
      </w:r>
      <w:r w:rsidR="00925037" w:rsidRPr="00C97CF8">
        <w:t xml:space="preserve">bestillers krav til informasjonsutveksling i prosjekt er </w:t>
      </w:r>
      <w:r w:rsidRPr="00C97CF8">
        <w:t xml:space="preserve">beskrevet i: </w:t>
      </w:r>
    </w:p>
    <w:p w14:paraId="08F905F6" w14:textId="2C25ADEF" w:rsidR="00925037" w:rsidRPr="00C97CF8" w:rsidRDefault="00925037" w:rsidP="00925037">
      <w:pPr>
        <w:pStyle w:val="Listeavsnitt"/>
        <w:numPr>
          <w:ilvl w:val="0"/>
          <w:numId w:val="26"/>
        </w:numPr>
      </w:pPr>
      <w:r w:rsidRPr="00C97CF8">
        <w:t xml:space="preserve">BIM-kravdokument – Del </w:t>
      </w:r>
      <w:r w:rsidR="006D2057" w:rsidRPr="00C97CF8">
        <w:t>2</w:t>
      </w:r>
      <w:r w:rsidRPr="00C97CF8">
        <w:t xml:space="preserve"> Krav til informasjonsutveksling i prosjekt</w:t>
      </w:r>
    </w:p>
    <w:p w14:paraId="31FFC98F" w14:textId="38939481" w:rsidR="006C7DD7" w:rsidRPr="00C97CF8" w:rsidRDefault="006C7DD7" w:rsidP="006C7DD7">
      <w:r w:rsidRPr="00C97CF8">
        <w:t xml:space="preserve">Beskrivelse av hvordan krav skal innfris er beskrevet i: </w:t>
      </w:r>
    </w:p>
    <w:p w14:paraId="0C201915" w14:textId="3B034FFC" w:rsidR="007A556E" w:rsidRPr="00C97CF8" w:rsidRDefault="006C7DD7" w:rsidP="001C437C">
      <w:pPr>
        <w:pStyle w:val="Listeavsnitt"/>
        <w:numPr>
          <w:ilvl w:val="0"/>
          <w:numId w:val="25"/>
        </w:numPr>
      </w:pPr>
      <w:r w:rsidRPr="00C97CF8">
        <w:t>BIM-kravdokument – Del 4 Avtalt BIM-gjennomføringsplan</w:t>
      </w:r>
      <w:r w:rsidR="00146BEC">
        <w:t>, b</w:t>
      </w:r>
      <w:r w:rsidR="007A556E" w:rsidRPr="00C97CF8">
        <w:t xml:space="preserve">eskrivelse av overordnet informasjon om prosjekt og modeller samt endringer i eller tillegg til avtalt BIM-leveranse. </w:t>
      </w:r>
    </w:p>
    <w:p w14:paraId="2A801EA9" w14:textId="4A6B7BC2" w:rsidR="007A556E" w:rsidRPr="00C97CF8" w:rsidRDefault="00496FC3" w:rsidP="007A556E">
      <w:r w:rsidRPr="00C97CF8">
        <w:rPr>
          <w:rFonts w:ascii="Times New Roman" w:hAnsi="Times New Roman" w:cs="Times New Roman"/>
          <w:noProof/>
          <w:sz w:val="24"/>
          <w:szCs w:val="24"/>
          <w:lang w:eastAsia="nb-NO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17E63037" wp14:editId="61E7AAAD">
                <wp:simplePos x="0" y="0"/>
                <wp:positionH relativeFrom="column">
                  <wp:posOffset>568960</wp:posOffset>
                </wp:positionH>
                <wp:positionV relativeFrom="paragraph">
                  <wp:posOffset>254000</wp:posOffset>
                </wp:positionV>
                <wp:extent cx="4762500" cy="1398905"/>
                <wp:effectExtent l="0" t="0" r="19050" b="10795"/>
                <wp:wrapNone/>
                <wp:docPr id="4" name="Grup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0" cy="1398905"/>
                          <a:chOff x="0" y="0"/>
                          <a:chExt cx="4762589" cy="1399429"/>
                        </a:xfrm>
                      </wpg:grpSpPr>
                      <wps:wsp>
                        <wps:cNvPr id="11" name="Rektangel 11"/>
                        <wps:cNvSpPr/>
                        <wps:spPr>
                          <a:xfrm>
                            <a:off x="0" y="0"/>
                            <a:ext cx="4762589" cy="139942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90919D" w14:textId="77777777" w:rsidR="007A556E" w:rsidRDefault="007A556E" w:rsidP="007A556E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BIM-kravdokument</w:t>
                              </w:r>
                            </w:p>
                            <w:p w14:paraId="442EDE25" w14:textId="77777777" w:rsidR="007A556E" w:rsidRDefault="007A556E" w:rsidP="007A556E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550D0E6D" w14:textId="77777777" w:rsidR="007A556E" w:rsidRDefault="007A556E" w:rsidP="007A556E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70EF5565" w14:textId="77777777" w:rsidR="007A556E" w:rsidRDefault="007A556E" w:rsidP="007A556E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28ABEFD1" w14:textId="77777777" w:rsidR="007A556E" w:rsidRDefault="007A556E" w:rsidP="007A556E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ktangel 12"/>
                        <wps:cNvSpPr/>
                        <wps:spPr>
                          <a:xfrm>
                            <a:off x="1296062" y="310101"/>
                            <a:ext cx="994410" cy="86979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EAB1D9" w14:textId="77777777" w:rsidR="007A556E" w:rsidRDefault="007A556E" w:rsidP="007A556E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2. Krav til informasjons-utveksling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ktangel 13"/>
                        <wps:cNvSpPr/>
                        <wps:spPr>
                          <a:xfrm>
                            <a:off x="3617843" y="310101"/>
                            <a:ext cx="994410" cy="8587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45F78F9" w14:textId="77777777" w:rsidR="007A556E" w:rsidRDefault="007A556E" w:rsidP="007A556E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 xml:space="preserve">4. Avtalt BIM-gjennom-føringsplan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ktangel 14"/>
                        <wps:cNvSpPr/>
                        <wps:spPr>
                          <a:xfrm>
                            <a:off x="2456953" y="318052"/>
                            <a:ext cx="994410" cy="8587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143FE0" w14:textId="10D51D6C" w:rsidR="001C62BB" w:rsidRDefault="001C62BB" w:rsidP="001C62BB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 xml:space="preserve">3. </w:t>
                              </w:r>
                              <w:r w:rsidR="007069A0">
                                <w:rPr>
                                  <w:color w:val="000000" w:themeColor="text1"/>
                                </w:rPr>
                                <w:t xml:space="preserve">Led. lev. </w: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BIM-gjennom-føringsplan </w:t>
                              </w:r>
                            </w:p>
                            <w:p w14:paraId="586F931F" w14:textId="7AF4314D" w:rsidR="007A556E" w:rsidRDefault="007A556E" w:rsidP="007A556E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ktangel 15"/>
                        <wps:cNvSpPr/>
                        <wps:spPr>
                          <a:xfrm>
                            <a:off x="159026" y="310101"/>
                            <a:ext cx="993913" cy="8634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4EE8A8E" w14:textId="2DCBDC77" w:rsidR="007A556E" w:rsidRPr="008B1F3E" w:rsidRDefault="008B1F3E" w:rsidP="008B1F3E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D708F6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1. Veiledning til bruk maler i BIM-kravdokument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E63037" id="Gruppe 4" o:spid="_x0000_s1026" style="position:absolute;margin-left:44.8pt;margin-top:20pt;width:375pt;height:110.15pt;z-index:251658242" coordsize="47625,13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">
                <v:rect id="Rektangel 11" o:spid="_x0000_s1027" style="position:absolute;width:47625;height:139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" fillcolor="white [3212]" strokecolor="black [3213]" strokeweight=".5pt">
                  <v:textbox>
                    <w:txbxContent>
                      <w:p w14:paraId="0B90919D" w14:textId="77777777" w:rsidR="007A556E" w:rsidRDefault="007A556E" w:rsidP="007A556E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BIM-kravdokument</w:t>
                        </w:r>
                      </w:p>
                      <w:p w14:paraId="442EDE25" w14:textId="77777777" w:rsidR="007A556E" w:rsidRDefault="007A556E" w:rsidP="007A556E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550D0E6D" w14:textId="77777777" w:rsidR="007A556E" w:rsidRDefault="007A556E" w:rsidP="007A556E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70EF5565" w14:textId="77777777" w:rsidR="007A556E" w:rsidRDefault="007A556E" w:rsidP="007A556E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28ABEFD1" w14:textId="77777777" w:rsidR="007A556E" w:rsidRDefault="007A556E" w:rsidP="007A556E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ktangel 12" o:spid="_x0000_s1028" style="position:absolute;left:12960;top:3101;width:9944;height:86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" fillcolor="white [3212]" strokecolor="black [3213]" strokeweight=".5pt">
                  <v:textbox>
                    <w:txbxContent>
                      <w:p w14:paraId="32EAB1D9" w14:textId="77777777" w:rsidR="007A556E" w:rsidRDefault="007A556E" w:rsidP="007A556E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2. Krav til informasjons-utveksling</w:t>
                        </w:r>
                      </w:p>
                    </w:txbxContent>
                  </v:textbox>
                </v:rect>
                <v:rect id="Rektangel 13" o:spid="_x0000_s1029" style="position:absolute;left:36178;top:3101;width:9944;height:8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" fillcolor="white [3212]" strokecolor="black [3213]" strokeweight=".5pt">
                  <v:textbox>
                    <w:txbxContent>
                      <w:p w14:paraId="045F78F9" w14:textId="77777777" w:rsidR="007A556E" w:rsidRDefault="007A556E" w:rsidP="007A556E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 xml:space="preserve">4. Avtalt BIM-gjennom-føringsplan </w:t>
                        </w:r>
                      </w:p>
                    </w:txbxContent>
                  </v:textbox>
                </v:rect>
                <v:rect id="Rektangel 14" o:spid="_x0000_s1030" style="position:absolute;left:24569;top:3180;width:9944;height:8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" fillcolor="white [3212]" strokecolor="black [3213]" strokeweight="3pt">
                  <v:textbox>
                    <w:txbxContent>
                      <w:p w14:paraId="05143FE0" w14:textId="10D51D6C" w:rsidR="001C62BB" w:rsidRDefault="001C62BB" w:rsidP="001C62BB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 xml:space="preserve">3. </w:t>
                        </w:r>
                        <w:r w:rsidR="007069A0">
                          <w:rPr>
                            <w:color w:val="000000" w:themeColor="text1"/>
                          </w:rPr>
                          <w:t xml:space="preserve">Led. lev. </w:t>
                        </w:r>
                        <w:r>
                          <w:rPr>
                            <w:color w:val="000000" w:themeColor="text1"/>
                          </w:rPr>
                          <w:t xml:space="preserve">BIM-gjennom-føringsplan </w:t>
                        </w:r>
                      </w:p>
                      <w:p w14:paraId="586F931F" w14:textId="7AF4314D" w:rsidR="007A556E" w:rsidRDefault="007A556E" w:rsidP="007A556E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ktangel 15" o:spid="_x0000_s1031" style="position:absolute;left:1590;top:3101;width:9939;height:86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" fillcolor="white [3212]" strokecolor="black [3213]" strokeweight=".5pt">
                  <v:textbox>
                    <w:txbxContent>
                      <w:p w14:paraId="04EE8A8E" w14:textId="2DCBDC77" w:rsidR="007A556E" w:rsidRPr="008B1F3E" w:rsidRDefault="008B1F3E" w:rsidP="008B1F3E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D708F6">
                          <w:rPr>
                            <w:color w:val="000000" w:themeColor="text1"/>
                            <w:sz w:val="18"/>
                            <w:szCs w:val="18"/>
                          </w:rPr>
                          <w:t>1. Veiledning til bruk maler i BIM-kravdokument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0250779" w14:textId="526010A5" w:rsidR="007A556E" w:rsidRPr="00C97CF8" w:rsidRDefault="007A556E" w:rsidP="007A556E">
      <w:r w:rsidRPr="00C97CF8">
        <w:rPr>
          <w:rFonts w:ascii="Times New Roman" w:hAnsi="Times New Roman" w:cs="Times New Roman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26BF256" wp14:editId="6D76AF64">
                <wp:simplePos x="0" y="0"/>
                <wp:positionH relativeFrom="margin">
                  <wp:posOffset>0</wp:posOffset>
                </wp:positionH>
                <wp:positionV relativeFrom="paragraph">
                  <wp:posOffset>1490980</wp:posOffset>
                </wp:positionV>
                <wp:extent cx="5915660" cy="807720"/>
                <wp:effectExtent l="0" t="0" r="8890" b="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5660" cy="78168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EAA3ED8" w14:textId="4E9E26EC" w:rsidR="007A556E" w:rsidRDefault="007A556E" w:rsidP="007A556E">
                            <w:pPr>
                              <w:rPr>
                                <w:noProof/>
                              </w:rPr>
                            </w:pPr>
                            <w:r>
                              <w:t xml:space="preserve">Figur </w:t>
                            </w:r>
                            <w:fldSimple w:instr=" SEQ Figur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 xml:space="preserve"> - </w:t>
                            </w:r>
                            <w:r w:rsidR="003924B4">
                              <w:t>BIM-kravdokument består av fire deler. Del 1 er en veiledning til grunnleggende prinsipper og hvordan males i del 2 til 4 skal utfylles. Krav som det skal leveres på i prosjekt utgjøres av del 2 og 4. Del 3 er et midlertidig dokument som kommuniserer tilbud fra potensielle ledende leverandører. Del 4 beskriver avtalt BIM-gjennomføringsplan, overordnet informasjon om prosjekt og modell samt omforente tillegg til eller endinger i BIM-kravdokument etter avtalen er inngått.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6BF256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32" type="#_x0000_t202" style="position:absolute;margin-left:0;margin-top:117.4pt;width:465.8pt;height:63.6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" stroked="f">
                <v:textbox style="mso-fit-shape-to-text:t" inset="0,0,0,0">
                  <w:txbxContent>
                    <w:p w14:paraId="6EAA3ED8" w14:textId="4E9E26EC" w:rsidR="007A556E" w:rsidRDefault="007A556E" w:rsidP="007A556E">
                      <w:pPr>
                        <w:rPr>
                          <w:noProof/>
                        </w:rPr>
                      </w:pPr>
                      <w:r>
                        <w:t xml:space="preserve">Figur </w:t>
                      </w:r>
                      <w:fldSimple w:instr=" SEQ Figur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  <w:r>
                        <w:t xml:space="preserve"> - </w:t>
                      </w:r>
                      <w:r w:rsidR="003924B4">
                        <w:t>BIM-kravdokument består av fire deler. Del 1 er en veiledning til grunnleggende prinsipper og hvordan males i del 2 til 4 skal utfylles. Krav som det skal leveres på i prosjekt utgjøres av del 2 og 4. Del 3 er et midlertidig dokument som kommuniserer tilbud fra potensielle ledende leverandører. Del 4 beskriver avtalt BIM-gjennomføringsplan, overordnet informasjon om prosjekt og modell samt omforente tillegg til eller endinger i BIM-kravdokument etter avtalen er inngått.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9C6AC5" w14:textId="77777777" w:rsidR="007A556E" w:rsidRPr="00C97CF8" w:rsidRDefault="007A556E" w:rsidP="007A556E"/>
    <w:p w14:paraId="46B90226" w14:textId="77777777" w:rsidR="007A556E" w:rsidRPr="00C97CF8" w:rsidRDefault="007A556E" w:rsidP="007A556E"/>
    <w:p w14:paraId="42944BF0" w14:textId="77777777" w:rsidR="007A556E" w:rsidRPr="00C97CF8" w:rsidRDefault="007A556E" w:rsidP="007A556E"/>
    <w:p w14:paraId="4E3211C0" w14:textId="77777777" w:rsidR="007A556E" w:rsidRPr="00C97CF8" w:rsidRDefault="007A556E" w:rsidP="007A556E"/>
    <w:p w14:paraId="71DFCB3D" w14:textId="77777777" w:rsidR="007A556E" w:rsidRPr="00C97CF8" w:rsidRDefault="007A556E" w:rsidP="007A556E"/>
    <w:p w14:paraId="3184D0DB" w14:textId="77777777" w:rsidR="007A556E" w:rsidRPr="00C97CF8" w:rsidRDefault="007A556E" w:rsidP="007A556E"/>
    <w:p w14:paraId="4F4D3866" w14:textId="77777777" w:rsidR="007A556E" w:rsidRPr="00C97CF8" w:rsidRDefault="007A556E" w:rsidP="007A556E"/>
    <w:p w14:paraId="6704FC32" w14:textId="3E487009" w:rsidR="00691165" w:rsidRPr="00C97CF8" w:rsidRDefault="007A556E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</w:pPr>
      <w:r w:rsidRPr="00C97CF8">
        <w:rPr>
          <w:rFonts w:ascii="Arial" w:hAnsi="Arial" w:cs="Arial"/>
        </w:rPr>
        <w:br w:type="page"/>
      </w:r>
    </w:p>
    <w:p w14:paraId="7270FA2B" w14:textId="781FC4D5" w:rsidR="00D906E4" w:rsidRPr="00664E51" w:rsidRDefault="00857A32" w:rsidP="00664E51">
      <w:pPr>
        <w:pStyle w:val="Overskrift1"/>
        <w:numPr>
          <w:ilvl w:val="0"/>
          <w:numId w:val="28"/>
        </w:numPr>
      </w:pPr>
      <w:bookmarkStart w:id="1" w:name="_Toc76109942"/>
      <w:r w:rsidRPr="00C97CF8">
        <w:lastRenderedPageBreak/>
        <w:t>Mal</w:t>
      </w:r>
      <w:r w:rsidRPr="00664E51">
        <w:t xml:space="preserve"> for ledende leverandørs </w:t>
      </w:r>
      <w:r w:rsidR="00F72CCB" w:rsidRPr="00664E51">
        <w:t>«</w:t>
      </w:r>
      <w:r w:rsidR="007069A0">
        <w:t>Ledende leverandørs</w:t>
      </w:r>
      <w:r w:rsidR="00EA7163" w:rsidRPr="00664E51">
        <w:t xml:space="preserve"> </w:t>
      </w:r>
      <w:r w:rsidR="00D906E4" w:rsidRPr="00664E51">
        <w:t>BIM</w:t>
      </w:r>
      <w:r w:rsidR="00EA7163" w:rsidRPr="00664E51">
        <w:t>-</w:t>
      </w:r>
      <w:r w:rsidR="00D906E4" w:rsidRPr="00664E51">
        <w:t>gjennomføringsplan</w:t>
      </w:r>
      <w:r w:rsidR="00F72CCB" w:rsidRPr="00664E51">
        <w:t>»</w:t>
      </w:r>
      <w:r w:rsidR="00D906E4" w:rsidRPr="00664E51">
        <w:t xml:space="preserve"> (</w:t>
      </w:r>
      <w:r w:rsidR="007069A0">
        <w:t>LL-</w:t>
      </w:r>
      <w:r w:rsidR="00D906E4" w:rsidRPr="00664E51">
        <w:t>BEP)</w:t>
      </w:r>
      <w:bookmarkEnd w:id="1"/>
      <w:r w:rsidR="00D906E4" w:rsidRPr="00664E51">
        <w:t xml:space="preserve"> </w:t>
      </w:r>
    </w:p>
    <w:p w14:paraId="1A2F6B18" w14:textId="3A2EB990" w:rsidR="00D906E4" w:rsidRPr="00C97CF8" w:rsidRDefault="00621A50" w:rsidP="00D906E4">
      <w:pPr>
        <w:rPr>
          <w:rFonts w:ascii="Arial" w:hAnsi="Arial" w:cs="Arial"/>
        </w:rPr>
      </w:pPr>
      <w:r w:rsidRPr="00C97CF8">
        <w:t xml:space="preserve">Basert på </w:t>
      </w:r>
      <w:r w:rsidR="00D906E4" w:rsidRPr="00C97CF8">
        <w:t>NS</w:t>
      </w:r>
      <w:r w:rsidRPr="00C97CF8">
        <w:t>-</w:t>
      </w:r>
      <w:r w:rsidR="00D906E4" w:rsidRPr="00C97CF8">
        <w:t>EN ISO 19650</w:t>
      </w:r>
    </w:p>
    <w:p w14:paraId="045B722A" w14:textId="77777777" w:rsidR="00D906E4" w:rsidRPr="00C97CF8" w:rsidRDefault="00D906E4" w:rsidP="00D906E4">
      <w:pPr>
        <w:rPr>
          <w:rFonts w:ascii="Arial" w:hAnsi="Arial" w:cs="Arial"/>
        </w:rPr>
      </w:pPr>
    </w:p>
    <w:p w14:paraId="43376B22" w14:textId="7FCE4C49" w:rsidR="00D906E4" w:rsidRPr="00C97CF8" w:rsidRDefault="00D906E4" w:rsidP="00D906E4">
      <w:pPr>
        <w:pStyle w:val="Tabelltittel"/>
        <w:rPr>
          <w:rFonts w:ascii="Arial" w:hAnsi="Arial" w:cs="Arial"/>
        </w:rPr>
      </w:pPr>
      <w:r w:rsidRPr="00C97CF8">
        <w:rPr>
          <w:rFonts w:ascii="Arial" w:hAnsi="Arial" w:cs="Arial"/>
        </w:rPr>
        <w:t xml:space="preserve">Tabell </w:t>
      </w:r>
      <w:r w:rsidR="00664E51">
        <w:rPr>
          <w:rFonts w:ascii="Arial" w:hAnsi="Arial" w:cs="Arial"/>
        </w:rPr>
        <w:t>2.</w:t>
      </w:r>
      <w:r w:rsidR="00D37E7A" w:rsidRPr="00C97CF8">
        <w:rPr>
          <w:rFonts w:ascii="Arial" w:hAnsi="Arial" w:cs="Arial"/>
        </w:rPr>
        <w:t xml:space="preserve">1 — </w:t>
      </w:r>
      <w:r w:rsidR="00794C68">
        <w:rPr>
          <w:rFonts w:ascii="Arial" w:hAnsi="Arial" w:cs="Arial"/>
        </w:rPr>
        <w:t>Ledende leverandørs</w:t>
      </w:r>
      <w:r w:rsidR="00EA7163" w:rsidRPr="00C97CF8">
        <w:rPr>
          <w:rFonts w:ascii="Arial" w:hAnsi="Arial" w:cs="Arial"/>
        </w:rPr>
        <w:t xml:space="preserve"> </w:t>
      </w:r>
      <w:r w:rsidRPr="00C97CF8">
        <w:rPr>
          <w:rFonts w:ascii="Arial" w:hAnsi="Arial" w:cs="Arial"/>
        </w:rPr>
        <w:t>BEP</w:t>
      </w:r>
      <w:r w:rsidR="00EA7163" w:rsidRPr="00C97CF8">
        <w:rPr>
          <w:rFonts w:ascii="Arial" w:hAnsi="Arial" w:cs="Arial"/>
        </w:rPr>
        <w:t xml:space="preserve"> </w:t>
      </w:r>
      <w:r w:rsidRPr="00C97CF8">
        <w:rPr>
          <w:rFonts w:ascii="Arial" w:hAnsi="Arial" w:cs="Arial"/>
        </w:rPr>
        <w:t>– Funksjoner innen informasjonsforvaltning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56"/>
        <w:gridCol w:w="2768"/>
        <w:gridCol w:w="2459"/>
        <w:gridCol w:w="2045"/>
      </w:tblGrid>
      <w:tr w:rsidR="00D906E4" w:rsidRPr="00C97CF8" w14:paraId="41225822" w14:textId="77777777" w:rsidTr="00621A50">
        <w:tc>
          <w:tcPr>
            <w:tcW w:w="2394" w:type="dxa"/>
          </w:tcPr>
          <w:p w14:paraId="4015C1D5" w14:textId="77777777" w:rsidR="00D906E4" w:rsidRPr="00C97CF8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Navn</w:t>
            </w:r>
          </w:p>
        </w:tc>
        <w:tc>
          <w:tcPr>
            <w:tcW w:w="2799" w:type="dxa"/>
          </w:tcPr>
          <w:p w14:paraId="1DB9D0FD" w14:textId="77777777" w:rsidR="00D906E4" w:rsidRPr="00C97CF8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Organisasjon</w:t>
            </w:r>
          </w:p>
        </w:tc>
        <w:tc>
          <w:tcPr>
            <w:tcW w:w="2481" w:type="dxa"/>
          </w:tcPr>
          <w:p w14:paraId="7C932DC2" w14:textId="656BCC89" w:rsidR="00D906E4" w:rsidRPr="00C97CF8" w:rsidRDefault="00B9253F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BIM-funksjon</w:t>
            </w:r>
            <w:r w:rsidR="007A67A8" w:rsidRPr="00C97CF8">
              <w:rPr>
                <w:rFonts w:ascii="Arial" w:hAnsi="Arial" w:cs="Arial"/>
                <w:b/>
                <w:sz w:val="18"/>
                <w:szCs w:val="18"/>
              </w:rPr>
              <w:t xml:space="preserve"> i arbeidsgruppe</w:t>
            </w:r>
          </w:p>
        </w:tc>
        <w:tc>
          <w:tcPr>
            <w:tcW w:w="2068" w:type="dxa"/>
          </w:tcPr>
          <w:p w14:paraId="354F5FFE" w14:textId="5BCD57D5" w:rsidR="00D906E4" w:rsidRPr="00C97CF8" w:rsidRDefault="00621A50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 xml:space="preserve">CV referanse </w:t>
            </w:r>
          </w:p>
        </w:tc>
      </w:tr>
      <w:tr w:rsidR="00D906E4" w:rsidRPr="00C97CF8" w14:paraId="4939170C" w14:textId="77777777" w:rsidTr="00621A50">
        <w:tc>
          <w:tcPr>
            <w:tcW w:w="2394" w:type="dxa"/>
          </w:tcPr>
          <w:p w14:paraId="5D9BE76B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9" w:type="dxa"/>
          </w:tcPr>
          <w:p w14:paraId="4109D042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1" w:type="dxa"/>
          </w:tcPr>
          <w:p w14:paraId="30874C65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8" w:type="dxa"/>
          </w:tcPr>
          <w:p w14:paraId="518A7F0E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6E4" w:rsidRPr="00C97CF8" w14:paraId="656618E1" w14:textId="77777777" w:rsidTr="00621A50">
        <w:tc>
          <w:tcPr>
            <w:tcW w:w="2394" w:type="dxa"/>
          </w:tcPr>
          <w:p w14:paraId="2E3614D5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9" w:type="dxa"/>
          </w:tcPr>
          <w:p w14:paraId="6BC9F150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1" w:type="dxa"/>
          </w:tcPr>
          <w:p w14:paraId="3D3B8445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8" w:type="dxa"/>
          </w:tcPr>
          <w:p w14:paraId="2F4E2ECC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6E4" w:rsidRPr="00C97CF8" w14:paraId="4BAC3771" w14:textId="77777777" w:rsidTr="00621A50">
        <w:tc>
          <w:tcPr>
            <w:tcW w:w="2394" w:type="dxa"/>
          </w:tcPr>
          <w:p w14:paraId="18D5689A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9" w:type="dxa"/>
          </w:tcPr>
          <w:p w14:paraId="4E1A8EE5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1" w:type="dxa"/>
          </w:tcPr>
          <w:p w14:paraId="6BE8D4CF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8" w:type="dxa"/>
          </w:tcPr>
          <w:p w14:paraId="5E38FF6F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6E4" w:rsidRPr="00C97CF8" w14:paraId="4C905493" w14:textId="77777777" w:rsidTr="00621A50">
        <w:tc>
          <w:tcPr>
            <w:tcW w:w="2394" w:type="dxa"/>
          </w:tcPr>
          <w:p w14:paraId="28D7B608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9" w:type="dxa"/>
          </w:tcPr>
          <w:p w14:paraId="766F0B6C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1" w:type="dxa"/>
          </w:tcPr>
          <w:p w14:paraId="1D16291F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8" w:type="dxa"/>
          </w:tcPr>
          <w:p w14:paraId="7634398A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09658A" w14:textId="79688BE7" w:rsidR="00D906E4" w:rsidRPr="00C97CF8" w:rsidRDefault="00D906E4" w:rsidP="00D906E4">
      <w:pPr>
        <w:rPr>
          <w:rFonts w:ascii="Arial" w:hAnsi="Arial" w:cs="Arial"/>
        </w:rPr>
      </w:pPr>
    </w:p>
    <w:p w14:paraId="3ACC1567" w14:textId="77777777" w:rsidR="00960382" w:rsidRPr="00C97CF8" w:rsidRDefault="00960382" w:rsidP="00D906E4">
      <w:pPr>
        <w:rPr>
          <w:rFonts w:ascii="Arial" w:hAnsi="Arial" w:cs="Arial"/>
        </w:rPr>
      </w:pPr>
    </w:p>
    <w:p w14:paraId="7B894CAD" w14:textId="5D6D917C" w:rsidR="00D906E4" w:rsidRPr="00C97CF8" w:rsidRDefault="00D906E4" w:rsidP="00D906E4">
      <w:pPr>
        <w:pStyle w:val="Tabelltittel"/>
        <w:rPr>
          <w:rFonts w:ascii="Arial" w:hAnsi="Arial" w:cs="Arial"/>
        </w:rPr>
      </w:pPr>
      <w:r w:rsidRPr="00C97CF8">
        <w:rPr>
          <w:rFonts w:ascii="Arial" w:hAnsi="Arial" w:cs="Arial"/>
        </w:rPr>
        <w:t xml:space="preserve">Tabell </w:t>
      </w:r>
      <w:r w:rsidR="00D37E7A" w:rsidRPr="00C97CF8">
        <w:rPr>
          <w:rFonts w:ascii="Arial" w:hAnsi="Arial" w:cs="Arial"/>
        </w:rPr>
        <w:t>2</w:t>
      </w:r>
      <w:r w:rsidR="00960382" w:rsidRPr="00C97CF8">
        <w:rPr>
          <w:rFonts w:ascii="Arial" w:hAnsi="Arial" w:cs="Arial"/>
        </w:rPr>
        <w:t>.</w:t>
      </w:r>
      <w:r w:rsidR="007746B2">
        <w:rPr>
          <w:rFonts w:ascii="Arial" w:hAnsi="Arial" w:cs="Arial"/>
        </w:rPr>
        <w:t>2.1</w:t>
      </w:r>
      <w:r w:rsidR="00D37E7A" w:rsidRPr="00C97CF8">
        <w:rPr>
          <w:rFonts w:ascii="Arial" w:hAnsi="Arial" w:cs="Arial"/>
        </w:rPr>
        <w:t xml:space="preserve"> — </w:t>
      </w:r>
      <w:r w:rsidR="00794C68">
        <w:rPr>
          <w:rFonts w:ascii="Arial" w:hAnsi="Arial" w:cs="Arial"/>
        </w:rPr>
        <w:t>Ledende leverandørs</w:t>
      </w:r>
      <w:r w:rsidR="00EA7163" w:rsidRPr="00C97CF8">
        <w:rPr>
          <w:rFonts w:ascii="Arial" w:hAnsi="Arial" w:cs="Arial"/>
        </w:rPr>
        <w:t xml:space="preserve"> BEP </w:t>
      </w:r>
      <w:r w:rsidRPr="00C97CF8">
        <w:rPr>
          <w:rFonts w:ascii="Arial" w:hAnsi="Arial" w:cs="Arial"/>
        </w:rPr>
        <w:t xml:space="preserve">— </w:t>
      </w:r>
      <w:r w:rsidR="00960382" w:rsidRPr="00C97CF8">
        <w:rPr>
          <w:rFonts w:ascii="Arial" w:hAnsi="Arial" w:cs="Arial"/>
        </w:rPr>
        <w:t xml:space="preserve">Aksept av krav og ansvar for </w:t>
      </w:r>
      <w:r w:rsidR="00A931DB" w:rsidRPr="00C97CF8">
        <w:rPr>
          <w:rFonts w:ascii="Arial" w:hAnsi="Arial" w:cs="Arial"/>
        </w:rPr>
        <w:t>informasjons</w:t>
      </w:r>
      <w:r w:rsidR="00960382" w:rsidRPr="00C97CF8">
        <w:rPr>
          <w:rFonts w:ascii="Arial" w:hAnsi="Arial" w:cs="Arial"/>
        </w:rPr>
        <w:t>leveranse</w:t>
      </w:r>
    </w:p>
    <w:tbl>
      <w:tblPr>
        <w:tblStyle w:val="Tabellrutenett"/>
        <w:tblW w:w="9634" w:type="dxa"/>
        <w:tblLayout w:type="fixed"/>
        <w:tblLook w:val="04A0" w:firstRow="1" w:lastRow="0" w:firstColumn="1" w:lastColumn="0" w:noHBand="0" w:noVBand="1"/>
      </w:tblPr>
      <w:tblGrid>
        <w:gridCol w:w="1925"/>
        <w:gridCol w:w="3740"/>
        <w:gridCol w:w="1843"/>
        <w:gridCol w:w="2126"/>
      </w:tblGrid>
      <w:tr w:rsidR="0038700E" w:rsidRPr="00C97CF8" w14:paraId="626BACEB" w14:textId="6FDD3342" w:rsidTr="0038700E">
        <w:tc>
          <w:tcPr>
            <w:tcW w:w="1925" w:type="dxa"/>
          </w:tcPr>
          <w:p w14:paraId="5D4F781D" w14:textId="77777777" w:rsidR="0038700E" w:rsidRPr="00C97CF8" w:rsidRDefault="0038700E" w:rsidP="000304F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Referanse informasjonskrav (EIR)</w:t>
            </w:r>
          </w:p>
        </w:tc>
        <w:tc>
          <w:tcPr>
            <w:tcW w:w="3740" w:type="dxa"/>
          </w:tcPr>
          <w:p w14:paraId="1B741773" w14:textId="77777777" w:rsidR="0038700E" w:rsidRPr="00C97CF8" w:rsidRDefault="0038700E" w:rsidP="000304F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</w:tcPr>
          <w:p w14:paraId="4CBFE6B2" w14:textId="336DEEEF" w:rsidR="0038700E" w:rsidRPr="00C97CF8" w:rsidRDefault="0038700E" w:rsidP="000304F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Aksept av informasjonskrav (Ja/Nei)</w:t>
            </w:r>
          </w:p>
        </w:tc>
        <w:tc>
          <w:tcPr>
            <w:tcW w:w="2126" w:type="dxa"/>
          </w:tcPr>
          <w:p w14:paraId="14044F29" w14:textId="51FAC124" w:rsidR="0038700E" w:rsidRPr="00C97CF8" w:rsidRDefault="0038700E" w:rsidP="000304F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Leverandør</w:t>
            </w:r>
            <w:r w:rsidRPr="00C97CF8">
              <w:rPr>
                <w:rFonts w:ascii="Arial" w:hAnsi="Arial" w:cs="Arial"/>
                <w:b/>
                <w:sz w:val="18"/>
                <w:szCs w:val="18"/>
              </w:rPr>
              <w:t xml:space="preserve"> ansvarlig for produksjon</w:t>
            </w:r>
          </w:p>
        </w:tc>
      </w:tr>
      <w:tr w:rsidR="009532D7" w:rsidRPr="00C97CF8" w14:paraId="62CBD635" w14:textId="045D85D4" w:rsidTr="0038700E">
        <w:tc>
          <w:tcPr>
            <w:tcW w:w="1925" w:type="dxa"/>
          </w:tcPr>
          <w:p w14:paraId="57D59C32" w14:textId="19225C7F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C76EB6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EIR01</w:t>
            </w:r>
          </w:p>
        </w:tc>
        <w:tc>
          <w:tcPr>
            <w:tcW w:w="3740" w:type="dxa"/>
          </w:tcPr>
          <w:p w14:paraId="6E3FE519" w14:textId="56433EB0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Tegning generert fra modell.  </w:t>
            </w:r>
          </w:p>
        </w:tc>
        <w:tc>
          <w:tcPr>
            <w:tcW w:w="1843" w:type="dxa"/>
          </w:tcPr>
          <w:p w14:paraId="38D6086D" w14:textId="676A25FA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2E3D6C2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5A478574" w14:textId="49B2818E" w:rsidTr="0038700E">
        <w:tc>
          <w:tcPr>
            <w:tcW w:w="1925" w:type="dxa"/>
          </w:tcPr>
          <w:p w14:paraId="40E59395" w14:textId="70A7F6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EIR02</w:t>
            </w:r>
          </w:p>
        </w:tc>
        <w:tc>
          <w:tcPr>
            <w:tcW w:w="3740" w:type="dxa"/>
          </w:tcPr>
          <w:p w14:paraId="5860C019" w14:textId="76A72831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Sakshåndteringssystem (BCF) </w:t>
            </w:r>
          </w:p>
        </w:tc>
        <w:tc>
          <w:tcPr>
            <w:tcW w:w="1843" w:type="dxa"/>
          </w:tcPr>
          <w:p w14:paraId="425B9D49" w14:textId="6F061BAD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020FD73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72A5659B" w14:textId="6CA80EF3" w:rsidTr="0038700E">
        <w:tc>
          <w:tcPr>
            <w:tcW w:w="1925" w:type="dxa"/>
          </w:tcPr>
          <w:p w14:paraId="04D7AAF4" w14:textId="5DA6B65F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EIR03</w:t>
            </w:r>
          </w:p>
        </w:tc>
        <w:tc>
          <w:tcPr>
            <w:tcW w:w="3740" w:type="dxa"/>
          </w:tcPr>
          <w:p w14:paraId="4D88AC90" w14:textId="5FAF401D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Prosesstatuskode (MMI) </w:t>
            </w:r>
          </w:p>
        </w:tc>
        <w:tc>
          <w:tcPr>
            <w:tcW w:w="1843" w:type="dxa"/>
          </w:tcPr>
          <w:p w14:paraId="60C61720" w14:textId="2E3BF73D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65268E2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2B64CE21" w14:textId="228E4918" w:rsidTr="0038700E">
        <w:tc>
          <w:tcPr>
            <w:tcW w:w="1925" w:type="dxa"/>
          </w:tcPr>
          <w:p w14:paraId="4E37E837" w14:textId="42600A5F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EIR04</w:t>
            </w:r>
          </w:p>
        </w:tc>
        <w:tc>
          <w:tcPr>
            <w:tcW w:w="3740" w:type="dxa"/>
          </w:tcPr>
          <w:p w14:paraId="4316B072" w14:textId="797AC130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Felles datamiljø (webhotell, VDI el. lign) </w:t>
            </w:r>
          </w:p>
        </w:tc>
        <w:tc>
          <w:tcPr>
            <w:tcW w:w="1843" w:type="dxa"/>
          </w:tcPr>
          <w:p w14:paraId="51D45807" w14:textId="01E4D6F2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796F0E4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2D17C846" w14:textId="77777777" w:rsidTr="0038700E">
        <w:tc>
          <w:tcPr>
            <w:tcW w:w="1925" w:type="dxa"/>
          </w:tcPr>
          <w:p w14:paraId="3ACBFA97" w14:textId="72E48CA2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EIR05</w:t>
            </w:r>
          </w:p>
        </w:tc>
        <w:tc>
          <w:tcPr>
            <w:tcW w:w="3740" w:type="dxa"/>
          </w:tcPr>
          <w:p w14:paraId="5053176B" w14:textId="44F41D5C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Innsynsmodell, kommunikasjon og koordinering i prosjekt.  </w:t>
            </w:r>
          </w:p>
        </w:tc>
        <w:tc>
          <w:tcPr>
            <w:tcW w:w="1843" w:type="dxa"/>
          </w:tcPr>
          <w:p w14:paraId="3E593B9C" w14:textId="3E86B178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2126" w:type="dxa"/>
          </w:tcPr>
          <w:p w14:paraId="70955CD8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625FA5AB" w14:textId="77777777" w:rsidTr="0038700E">
        <w:tc>
          <w:tcPr>
            <w:tcW w:w="1925" w:type="dxa"/>
          </w:tcPr>
          <w:p w14:paraId="548A97C0" w14:textId="67F2D90B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EIR06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.1</w:t>
            </w:r>
          </w:p>
        </w:tc>
        <w:tc>
          <w:tcPr>
            <w:tcW w:w="3740" w:type="dxa"/>
          </w:tcPr>
          <w:p w14:paraId="46126914" w14:textId="6A7D755A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Modell fra hovedfag 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ARK (arkitektur)</w:t>
            </w:r>
          </w:p>
        </w:tc>
        <w:tc>
          <w:tcPr>
            <w:tcW w:w="1843" w:type="dxa"/>
          </w:tcPr>
          <w:p w14:paraId="63EC7B56" w14:textId="0B5E91F7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2126" w:type="dxa"/>
          </w:tcPr>
          <w:p w14:paraId="4901BA94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3EDD9BCC" w14:textId="77777777" w:rsidTr="0038700E">
        <w:tc>
          <w:tcPr>
            <w:tcW w:w="1925" w:type="dxa"/>
          </w:tcPr>
          <w:p w14:paraId="7B5EAB4E" w14:textId="6A0BEF49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C46970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EIR06.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2</w:t>
            </w:r>
          </w:p>
        </w:tc>
        <w:tc>
          <w:tcPr>
            <w:tcW w:w="3740" w:type="dxa"/>
          </w:tcPr>
          <w:p w14:paraId="79DEC100" w14:textId="66E7AB71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D86E6F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Modell fra hovedfag 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LARK (landskapsarkitektur)</w:t>
            </w:r>
          </w:p>
        </w:tc>
        <w:tc>
          <w:tcPr>
            <w:tcW w:w="1843" w:type="dxa"/>
          </w:tcPr>
          <w:p w14:paraId="719F0BF7" w14:textId="77777777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2126" w:type="dxa"/>
          </w:tcPr>
          <w:p w14:paraId="7D9B0361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0E071CCA" w14:textId="77777777" w:rsidTr="0038700E">
        <w:tc>
          <w:tcPr>
            <w:tcW w:w="1925" w:type="dxa"/>
          </w:tcPr>
          <w:p w14:paraId="56AEA8D1" w14:textId="60A90BC7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C46970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EIR06.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3</w:t>
            </w:r>
          </w:p>
        </w:tc>
        <w:tc>
          <w:tcPr>
            <w:tcW w:w="3740" w:type="dxa"/>
          </w:tcPr>
          <w:p w14:paraId="058F2D40" w14:textId="5035C98D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D86E6F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Modell fra hovedfag 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RIB (bærende konstruksjoner)</w:t>
            </w:r>
          </w:p>
        </w:tc>
        <w:tc>
          <w:tcPr>
            <w:tcW w:w="1843" w:type="dxa"/>
          </w:tcPr>
          <w:p w14:paraId="60C7A320" w14:textId="77777777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2126" w:type="dxa"/>
          </w:tcPr>
          <w:p w14:paraId="65C9E946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34599A48" w14:textId="77777777" w:rsidTr="0038700E">
        <w:tc>
          <w:tcPr>
            <w:tcW w:w="1925" w:type="dxa"/>
          </w:tcPr>
          <w:p w14:paraId="41E83C9C" w14:textId="3A821485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C46970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EIR06.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4</w:t>
            </w:r>
          </w:p>
        </w:tc>
        <w:tc>
          <w:tcPr>
            <w:tcW w:w="3740" w:type="dxa"/>
          </w:tcPr>
          <w:p w14:paraId="056A149A" w14:textId="2B59F42E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D86E6F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Modell fra hovedfag 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RIV (VVS)</w:t>
            </w:r>
          </w:p>
        </w:tc>
        <w:tc>
          <w:tcPr>
            <w:tcW w:w="1843" w:type="dxa"/>
          </w:tcPr>
          <w:p w14:paraId="51A508F3" w14:textId="77777777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2126" w:type="dxa"/>
          </w:tcPr>
          <w:p w14:paraId="4355242D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2C87FA97" w14:textId="77777777" w:rsidTr="0038700E">
        <w:tc>
          <w:tcPr>
            <w:tcW w:w="1925" w:type="dxa"/>
          </w:tcPr>
          <w:p w14:paraId="6C807E04" w14:textId="34F95597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C46970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EIR06.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5</w:t>
            </w:r>
          </w:p>
        </w:tc>
        <w:tc>
          <w:tcPr>
            <w:tcW w:w="3740" w:type="dxa"/>
          </w:tcPr>
          <w:p w14:paraId="186F52B2" w14:textId="5C554344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D86E6F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Modell fra hovedfag 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RIE (elektro)</w:t>
            </w:r>
          </w:p>
        </w:tc>
        <w:tc>
          <w:tcPr>
            <w:tcW w:w="1843" w:type="dxa"/>
          </w:tcPr>
          <w:p w14:paraId="01C4383B" w14:textId="77777777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2126" w:type="dxa"/>
          </w:tcPr>
          <w:p w14:paraId="5FADE06F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4CFAD5F7" w14:textId="77777777" w:rsidTr="0038700E">
        <w:tc>
          <w:tcPr>
            <w:tcW w:w="1925" w:type="dxa"/>
          </w:tcPr>
          <w:p w14:paraId="77A52B6C" w14:textId="4E02777F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C46970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EIR06.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6</w:t>
            </w:r>
          </w:p>
        </w:tc>
        <w:tc>
          <w:tcPr>
            <w:tcW w:w="3740" w:type="dxa"/>
          </w:tcPr>
          <w:p w14:paraId="167FD3C2" w14:textId="4FAF1D46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D86E6F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Modell fra hovedfag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 RIVA (vann og avløp)</w:t>
            </w:r>
          </w:p>
        </w:tc>
        <w:tc>
          <w:tcPr>
            <w:tcW w:w="1843" w:type="dxa"/>
          </w:tcPr>
          <w:p w14:paraId="40EB8754" w14:textId="77777777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2126" w:type="dxa"/>
          </w:tcPr>
          <w:p w14:paraId="26B370CB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06BC363A" w14:textId="77777777" w:rsidTr="0038700E">
        <w:tc>
          <w:tcPr>
            <w:tcW w:w="1925" w:type="dxa"/>
          </w:tcPr>
          <w:p w14:paraId="741A6C18" w14:textId="49B6EA46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EIR07</w:t>
            </w:r>
          </w:p>
        </w:tc>
        <w:tc>
          <w:tcPr>
            <w:tcW w:w="3740" w:type="dxa"/>
          </w:tcPr>
          <w:p w14:paraId="03A01FF5" w14:textId="09466C14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Kollisjonskontroll</w:t>
            </w:r>
          </w:p>
        </w:tc>
        <w:tc>
          <w:tcPr>
            <w:tcW w:w="1843" w:type="dxa"/>
          </w:tcPr>
          <w:p w14:paraId="34B1C9AF" w14:textId="7CE1F5D0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2126" w:type="dxa"/>
          </w:tcPr>
          <w:p w14:paraId="5A122FAF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7A40D069" w14:textId="77777777" w:rsidTr="0038700E">
        <w:tc>
          <w:tcPr>
            <w:tcW w:w="1925" w:type="dxa"/>
          </w:tcPr>
          <w:p w14:paraId="3033C46E" w14:textId="207D679C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EIR08</w:t>
            </w:r>
          </w:p>
        </w:tc>
        <w:tc>
          <w:tcPr>
            <w:tcW w:w="3740" w:type="dxa"/>
          </w:tcPr>
          <w:p w14:paraId="752BDA9D" w14:textId="05FC84D9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Automatisk validering av modeller.  </w:t>
            </w:r>
          </w:p>
        </w:tc>
        <w:tc>
          <w:tcPr>
            <w:tcW w:w="1843" w:type="dxa"/>
          </w:tcPr>
          <w:p w14:paraId="4D038EBF" w14:textId="6CD9A8C1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2126" w:type="dxa"/>
          </w:tcPr>
          <w:p w14:paraId="248AC1FD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625828B7" w14:textId="77777777" w:rsidTr="0038700E">
        <w:tc>
          <w:tcPr>
            <w:tcW w:w="1925" w:type="dxa"/>
          </w:tcPr>
          <w:p w14:paraId="321E6D40" w14:textId="4B34DF66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EIR09</w:t>
            </w:r>
          </w:p>
        </w:tc>
        <w:tc>
          <w:tcPr>
            <w:tcW w:w="3740" w:type="dxa"/>
          </w:tcPr>
          <w:p w14:paraId="4BD17561" w14:textId="466B36C1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Validering av byggbarhet (bla. med entreprenør)</w:t>
            </w:r>
          </w:p>
        </w:tc>
        <w:tc>
          <w:tcPr>
            <w:tcW w:w="1843" w:type="dxa"/>
          </w:tcPr>
          <w:p w14:paraId="5451F2C9" w14:textId="0CCA66AB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2126" w:type="dxa"/>
          </w:tcPr>
          <w:p w14:paraId="76E8F6FC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1E0C5393" w14:textId="77777777" w:rsidTr="0038700E">
        <w:tc>
          <w:tcPr>
            <w:tcW w:w="1925" w:type="dxa"/>
          </w:tcPr>
          <w:p w14:paraId="0A3DFF30" w14:textId="65AD7012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EIR10</w:t>
            </w:r>
          </w:p>
        </w:tc>
        <w:tc>
          <w:tcPr>
            <w:tcW w:w="3740" w:type="dxa"/>
          </w:tcPr>
          <w:p w14:paraId="7207A505" w14:textId="49B15EB2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Sjekk av rom og utstyr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 i modell</w:t>
            </w: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 xml:space="preserve"> mot 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krav i rom- og utstyrsprogram</w:t>
            </w: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.  </w:t>
            </w:r>
          </w:p>
        </w:tc>
        <w:tc>
          <w:tcPr>
            <w:tcW w:w="1843" w:type="dxa"/>
          </w:tcPr>
          <w:p w14:paraId="077397F4" w14:textId="6951611E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2126" w:type="dxa"/>
          </w:tcPr>
          <w:p w14:paraId="7D46BEA2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71209A88" w14:textId="77777777" w:rsidTr="0038700E">
        <w:tc>
          <w:tcPr>
            <w:tcW w:w="1925" w:type="dxa"/>
          </w:tcPr>
          <w:p w14:paraId="0E5A7C7D" w14:textId="46E903F5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EIR11</w:t>
            </w:r>
          </w:p>
        </w:tc>
        <w:tc>
          <w:tcPr>
            <w:tcW w:w="3740" w:type="dxa"/>
          </w:tcPr>
          <w:p w14:paraId="389D0C0E" w14:textId="7449AE5C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Mengdeuttak </w:t>
            </w:r>
          </w:p>
        </w:tc>
        <w:tc>
          <w:tcPr>
            <w:tcW w:w="1843" w:type="dxa"/>
          </w:tcPr>
          <w:p w14:paraId="40668D78" w14:textId="64EB7965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2126" w:type="dxa"/>
          </w:tcPr>
          <w:p w14:paraId="4735AC52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5047EC9D" w14:textId="77777777" w:rsidTr="0038700E">
        <w:tc>
          <w:tcPr>
            <w:tcW w:w="1925" w:type="dxa"/>
          </w:tcPr>
          <w:p w14:paraId="76FE0FD0" w14:textId="70A9CA07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EIR12</w:t>
            </w:r>
          </w:p>
        </w:tc>
        <w:tc>
          <w:tcPr>
            <w:tcW w:w="3740" w:type="dxa"/>
          </w:tcPr>
          <w:p w14:paraId="5D0FE739" w14:textId="3CB86455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Kostnadskalkyle (investeringskostnad) </w:t>
            </w:r>
          </w:p>
        </w:tc>
        <w:tc>
          <w:tcPr>
            <w:tcW w:w="1843" w:type="dxa"/>
          </w:tcPr>
          <w:p w14:paraId="0BB191F5" w14:textId="108F1B1D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2126" w:type="dxa"/>
          </w:tcPr>
          <w:p w14:paraId="2C40E2C2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02418606" w14:textId="77777777" w:rsidTr="0038700E">
        <w:tc>
          <w:tcPr>
            <w:tcW w:w="1925" w:type="dxa"/>
          </w:tcPr>
          <w:p w14:paraId="1E28B69A" w14:textId="27AC050A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lastRenderedPageBreak/>
              <w:t>EIR13</w:t>
            </w:r>
          </w:p>
        </w:tc>
        <w:tc>
          <w:tcPr>
            <w:tcW w:w="3740" w:type="dxa"/>
          </w:tcPr>
          <w:p w14:paraId="4F12BE5D" w14:textId="0D4A1126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Komplett sett modeller levert til arkiv </w:t>
            </w:r>
          </w:p>
        </w:tc>
        <w:tc>
          <w:tcPr>
            <w:tcW w:w="1843" w:type="dxa"/>
          </w:tcPr>
          <w:p w14:paraId="1AF1EB58" w14:textId="6AE0D9DC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2126" w:type="dxa"/>
          </w:tcPr>
          <w:p w14:paraId="04B3D6BB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49E6F85B" w14:textId="77777777" w:rsidTr="0038700E">
        <w:tc>
          <w:tcPr>
            <w:tcW w:w="1925" w:type="dxa"/>
          </w:tcPr>
          <w:p w14:paraId="31DDBC51" w14:textId="7ABA6BD5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EIR14</w:t>
            </w:r>
          </w:p>
        </w:tc>
        <w:tc>
          <w:tcPr>
            <w:tcW w:w="3740" w:type="dxa"/>
          </w:tcPr>
          <w:p w14:paraId="60088A89" w14:textId="5CC7B380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Tverrfaglig merkesystem (TFM) </w:t>
            </w:r>
          </w:p>
        </w:tc>
        <w:tc>
          <w:tcPr>
            <w:tcW w:w="1843" w:type="dxa"/>
          </w:tcPr>
          <w:p w14:paraId="228E3975" w14:textId="75FF590F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2126" w:type="dxa"/>
          </w:tcPr>
          <w:p w14:paraId="0757AF26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2D7" w:rsidRPr="00C97CF8" w14:paraId="06CB109B" w14:textId="77777777" w:rsidTr="0038700E">
        <w:tc>
          <w:tcPr>
            <w:tcW w:w="1925" w:type="dxa"/>
          </w:tcPr>
          <w:p w14:paraId="6689DF4F" w14:textId="10B91669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EIR16</w:t>
            </w:r>
          </w:p>
        </w:tc>
        <w:tc>
          <w:tcPr>
            <w:tcW w:w="3740" w:type="dxa"/>
          </w:tcPr>
          <w:p w14:paraId="0CB3493A" w14:textId="279D841A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EA40B1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nb-NO"/>
              </w:rPr>
              <w:t>Som-bygget modell </w:t>
            </w:r>
          </w:p>
        </w:tc>
        <w:tc>
          <w:tcPr>
            <w:tcW w:w="1843" w:type="dxa"/>
          </w:tcPr>
          <w:p w14:paraId="5248D2DC" w14:textId="06E14F7E" w:rsidR="009532D7" w:rsidRPr="00C97CF8" w:rsidRDefault="009532D7" w:rsidP="009532D7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2126" w:type="dxa"/>
          </w:tcPr>
          <w:p w14:paraId="1335820E" w14:textId="77777777" w:rsidR="009532D7" w:rsidRPr="00C97CF8" w:rsidRDefault="009532D7" w:rsidP="009532D7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333760" w14:textId="392BFF83" w:rsidR="000B42A3" w:rsidRPr="00C97CF8" w:rsidRDefault="000B42A3">
      <w:pPr>
        <w:spacing w:after="160" w:line="259" w:lineRule="auto"/>
        <w:rPr>
          <w:rFonts w:ascii="Arial" w:eastAsia="Times New Roman" w:hAnsi="Arial" w:cs="Arial"/>
          <w:b/>
          <w:bCs/>
        </w:rPr>
      </w:pPr>
    </w:p>
    <w:p w14:paraId="5BAF0689" w14:textId="0FF2EEC4" w:rsidR="00960382" w:rsidRDefault="00960382" w:rsidP="00960382">
      <w:pPr>
        <w:pStyle w:val="Tabelltittel"/>
        <w:rPr>
          <w:rFonts w:ascii="Arial" w:hAnsi="Arial" w:cs="Arial"/>
        </w:rPr>
      </w:pPr>
      <w:r w:rsidRPr="00C97CF8">
        <w:rPr>
          <w:rFonts w:ascii="Arial" w:hAnsi="Arial" w:cs="Arial"/>
        </w:rPr>
        <w:t>Tabell 2.</w:t>
      </w:r>
      <w:r w:rsidR="00A931DB" w:rsidRPr="00C97CF8">
        <w:rPr>
          <w:rFonts w:ascii="Arial" w:hAnsi="Arial" w:cs="Arial"/>
        </w:rPr>
        <w:t>2</w:t>
      </w:r>
      <w:r w:rsidR="007746B2">
        <w:rPr>
          <w:rFonts w:ascii="Arial" w:hAnsi="Arial" w:cs="Arial"/>
        </w:rPr>
        <w:t>.2</w:t>
      </w:r>
      <w:r w:rsidRPr="00C97CF8">
        <w:rPr>
          <w:rFonts w:ascii="Arial" w:hAnsi="Arial" w:cs="Arial"/>
        </w:rPr>
        <w:t xml:space="preserve"> — </w:t>
      </w:r>
      <w:r w:rsidR="00794C68">
        <w:rPr>
          <w:rFonts w:ascii="Arial" w:hAnsi="Arial" w:cs="Arial"/>
        </w:rPr>
        <w:t>Ledende leverandørs</w:t>
      </w:r>
      <w:r w:rsidR="00EA7163" w:rsidRPr="00C97CF8">
        <w:rPr>
          <w:rFonts w:ascii="Arial" w:hAnsi="Arial" w:cs="Arial"/>
        </w:rPr>
        <w:t xml:space="preserve"> BEP </w:t>
      </w:r>
      <w:r w:rsidRPr="00C97CF8">
        <w:rPr>
          <w:rFonts w:ascii="Arial" w:hAnsi="Arial" w:cs="Arial"/>
        </w:rPr>
        <w:t xml:space="preserve">— </w:t>
      </w:r>
      <w:r w:rsidR="00A931DB" w:rsidRPr="00C97CF8">
        <w:rPr>
          <w:rFonts w:ascii="Arial" w:hAnsi="Arial" w:cs="Arial"/>
        </w:rPr>
        <w:t>Tilnærming og mål</w:t>
      </w:r>
      <w:r w:rsidRPr="00C97CF8">
        <w:rPr>
          <w:rFonts w:ascii="Arial" w:hAnsi="Arial" w:cs="Arial"/>
        </w:rPr>
        <w:t xml:space="preserve"> for informasjons</w:t>
      </w:r>
      <w:r w:rsidR="00A931DB" w:rsidRPr="00C97CF8">
        <w:rPr>
          <w:rFonts w:ascii="Arial" w:hAnsi="Arial" w:cs="Arial"/>
        </w:rPr>
        <w:t>leveranser</w:t>
      </w:r>
    </w:p>
    <w:p w14:paraId="20C4B953" w14:textId="27B63C0D" w:rsidR="00FD5FD7" w:rsidRPr="00FD5FD7" w:rsidRDefault="00FD5FD7" w:rsidP="00FD5FD7">
      <w:pPr>
        <w:pStyle w:val="Tabelltittel"/>
        <w:jc w:val="left"/>
        <w:rPr>
          <w:rFonts w:ascii="Arial" w:hAnsi="Arial" w:cs="Arial"/>
          <w:b w:val="0"/>
          <w:bCs w:val="0"/>
          <w:i/>
          <w:iCs/>
          <w:color w:val="FF0000"/>
        </w:rPr>
      </w:pPr>
      <w:r w:rsidRPr="00FD5FD7">
        <w:rPr>
          <w:rFonts w:ascii="Arial" w:hAnsi="Arial" w:cs="Arial"/>
          <w:b w:val="0"/>
          <w:bCs w:val="0"/>
          <w:i/>
          <w:iCs/>
          <w:color w:val="FF0000"/>
        </w:rPr>
        <w:t xml:space="preserve">(Fyll ut beskrivelse eller referanse til tilleggsdokument). </w:t>
      </w:r>
    </w:p>
    <w:tbl>
      <w:tblPr>
        <w:tblStyle w:val="Tabellrutenett"/>
        <w:tblW w:w="9634" w:type="dxa"/>
        <w:tblLayout w:type="fixed"/>
        <w:tblLook w:val="04A0" w:firstRow="1" w:lastRow="0" w:firstColumn="1" w:lastColumn="0" w:noHBand="0" w:noVBand="1"/>
      </w:tblPr>
      <w:tblGrid>
        <w:gridCol w:w="1925"/>
        <w:gridCol w:w="3854"/>
        <w:gridCol w:w="3855"/>
      </w:tblGrid>
      <w:tr w:rsidR="00960382" w:rsidRPr="00C97CF8" w14:paraId="3AAD5B03" w14:textId="77777777" w:rsidTr="00960382">
        <w:tc>
          <w:tcPr>
            <w:tcW w:w="1925" w:type="dxa"/>
          </w:tcPr>
          <w:p w14:paraId="649A98BF" w14:textId="77777777" w:rsidR="00960382" w:rsidRPr="00C97CF8" w:rsidRDefault="00960382" w:rsidP="00D86E6E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Referanse informasjonskrav (EIR)</w:t>
            </w:r>
          </w:p>
        </w:tc>
        <w:tc>
          <w:tcPr>
            <w:tcW w:w="3854" w:type="dxa"/>
          </w:tcPr>
          <w:p w14:paraId="2E27F105" w14:textId="77777777" w:rsidR="00960382" w:rsidRPr="00C97CF8" w:rsidRDefault="00960382" w:rsidP="00D86E6E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Leverandørgruppens tilnærming for å levere på informasjonskravet</w:t>
            </w:r>
          </w:p>
        </w:tc>
        <w:tc>
          <w:tcPr>
            <w:tcW w:w="3855" w:type="dxa"/>
          </w:tcPr>
          <w:p w14:paraId="4D562262" w14:textId="77777777" w:rsidR="00960382" w:rsidRPr="00C97CF8" w:rsidRDefault="00960382" w:rsidP="00D86E6E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Leverandørgruppens mål for felles informasjonsproduksjon</w:t>
            </w:r>
          </w:p>
        </w:tc>
      </w:tr>
      <w:tr w:rsidR="00960382" w:rsidRPr="00C97CF8" w14:paraId="1D8FA99B" w14:textId="77777777" w:rsidTr="00960382">
        <w:tc>
          <w:tcPr>
            <w:tcW w:w="1925" w:type="dxa"/>
          </w:tcPr>
          <w:p w14:paraId="27896153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C97CF8">
              <w:rPr>
                <w:rFonts w:ascii="Arial" w:eastAsia="Times New Roman" w:hAnsi="Arial" w:cs="Arial"/>
                <w:sz w:val="18"/>
                <w:szCs w:val="18"/>
                <w:lang w:eastAsia="nb-NO"/>
              </w:rPr>
              <w:t>EIR01</w:t>
            </w:r>
          </w:p>
        </w:tc>
        <w:tc>
          <w:tcPr>
            <w:tcW w:w="3854" w:type="dxa"/>
          </w:tcPr>
          <w:p w14:paraId="09EC38DF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464E85D9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C97CF8" w14:paraId="3035C598" w14:textId="77777777" w:rsidTr="00960382">
        <w:tc>
          <w:tcPr>
            <w:tcW w:w="1925" w:type="dxa"/>
          </w:tcPr>
          <w:p w14:paraId="2B6A6D9C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C97CF8">
              <w:rPr>
                <w:rFonts w:ascii="Arial" w:eastAsia="Times New Roman" w:hAnsi="Arial" w:cs="Arial"/>
                <w:sz w:val="18"/>
                <w:szCs w:val="18"/>
                <w:lang w:eastAsia="nb-NO"/>
              </w:rPr>
              <w:t>EIR02</w:t>
            </w:r>
          </w:p>
        </w:tc>
        <w:tc>
          <w:tcPr>
            <w:tcW w:w="3854" w:type="dxa"/>
          </w:tcPr>
          <w:p w14:paraId="52DD068C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04510A1F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C97CF8" w14:paraId="086C5CFD" w14:textId="77777777" w:rsidTr="00960382">
        <w:tc>
          <w:tcPr>
            <w:tcW w:w="1925" w:type="dxa"/>
          </w:tcPr>
          <w:p w14:paraId="19EA252C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C97CF8">
              <w:rPr>
                <w:rFonts w:ascii="Arial" w:eastAsia="Times New Roman" w:hAnsi="Arial" w:cs="Arial"/>
                <w:sz w:val="18"/>
                <w:szCs w:val="18"/>
                <w:lang w:eastAsia="nb-NO"/>
              </w:rPr>
              <w:t>EIR03</w:t>
            </w:r>
          </w:p>
        </w:tc>
        <w:tc>
          <w:tcPr>
            <w:tcW w:w="3854" w:type="dxa"/>
          </w:tcPr>
          <w:p w14:paraId="228CC876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0DF30B05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C97CF8" w14:paraId="607A99F2" w14:textId="77777777" w:rsidTr="00960382">
        <w:tc>
          <w:tcPr>
            <w:tcW w:w="1925" w:type="dxa"/>
          </w:tcPr>
          <w:p w14:paraId="40380125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C97CF8">
              <w:rPr>
                <w:rFonts w:ascii="Arial" w:eastAsia="Times New Roman" w:hAnsi="Arial" w:cs="Arial"/>
                <w:sz w:val="18"/>
                <w:szCs w:val="18"/>
                <w:lang w:eastAsia="nb-NO"/>
              </w:rPr>
              <w:t>EIR04</w:t>
            </w:r>
          </w:p>
        </w:tc>
        <w:tc>
          <w:tcPr>
            <w:tcW w:w="3854" w:type="dxa"/>
          </w:tcPr>
          <w:p w14:paraId="2E5D82A2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54694C3A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C97CF8" w14:paraId="0151E6C4" w14:textId="77777777" w:rsidTr="00960382">
        <w:tc>
          <w:tcPr>
            <w:tcW w:w="1925" w:type="dxa"/>
          </w:tcPr>
          <w:p w14:paraId="5A70D1EC" w14:textId="77777777" w:rsidR="00960382" w:rsidRPr="00C97CF8" w:rsidRDefault="00960382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C97CF8">
              <w:rPr>
                <w:rFonts w:ascii="Arial" w:eastAsia="Times New Roman" w:hAnsi="Arial" w:cs="Arial"/>
                <w:sz w:val="18"/>
                <w:szCs w:val="18"/>
                <w:lang w:eastAsia="nb-NO"/>
              </w:rPr>
              <w:t>EIR05</w:t>
            </w:r>
          </w:p>
        </w:tc>
        <w:tc>
          <w:tcPr>
            <w:tcW w:w="3854" w:type="dxa"/>
          </w:tcPr>
          <w:p w14:paraId="61B475EC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631CD5B8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C97CF8" w14:paraId="74B70AB7" w14:textId="77777777" w:rsidTr="00960382">
        <w:tc>
          <w:tcPr>
            <w:tcW w:w="1925" w:type="dxa"/>
          </w:tcPr>
          <w:p w14:paraId="3E0E8D59" w14:textId="78385900" w:rsidR="00960382" w:rsidRPr="00C97CF8" w:rsidRDefault="00960382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C97CF8">
              <w:rPr>
                <w:rFonts w:ascii="Arial" w:eastAsia="Times New Roman" w:hAnsi="Arial" w:cs="Arial"/>
                <w:sz w:val="18"/>
                <w:szCs w:val="18"/>
                <w:lang w:eastAsia="nb-NO"/>
              </w:rPr>
              <w:t>EIR06</w:t>
            </w:r>
            <w:r w:rsidR="0042150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, alle underpunkter</w:t>
            </w:r>
          </w:p>
        </w:tc>
        <w:tc>
          <w:tcPr>
            <w:tcW w:w="3854" w:type="dxa"/>
          </w:tcPr>
          <w:p w14:paraId="00CC7F2B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403746E6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C97CF8" w14:paraId="1D8E8689" w14:textId="77777777" w:rsidTr="00960382">
        <w:tc>
          <w:tcPr>
            <w:tcW w:w="1925" w:type="dxa"/>
          </w:tcPr>
          <w:p w14:paraId="2D22F50F" w14:textId="77777777" w:rsidR="00960382" w:rsidRPr="00C97CF8" w:rsidRDefault="00960382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C97CF8">
              <w:rPr>
                <w:rFonts w:ascii="Arial" w:eastAsia="Times New Roman" w:hAnsi="Arial" w:cs="Arial"/>
                <w:sz w:val="18"/>
                <w:szCs w:val="18"/>
                <w:lang w:eastAsia="nb-NO"/>
              </w:rPr>
              <w:t>EIR07</w:t>
            </w:r>
          </w:p>
        </w:tc>
        <w:tc>
          <w:tcPr>
            <w:tcW w:w="3854" w:type="dxa"/>
          </w:tcPr>
          <w:p w14:paraId="35B4B08A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6FE5818F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C97CF8" w14:paraId="6F0F06A7" w14:textId="77777777" w:rsidTr="00960382">
        <w:tc>
          <w:tcPr>
            <w:tcW w:w="1925" w:type="dxa"/>
          </w:tcPr>
          <w:p w14:paraId="7FCBF528" w14:textId="77777777" w:rsidR="00960382" w:rsidRPr="00C97CF8" w:rsidRDefault="00960382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C97CF8">
              <w:rPr>
                <w:rFonts w:ascii="Arial" w:eastAsia="Times New Roman" w:hAnsi="Arial" w:cs="Arial"/>
                <w:sz w:val="18"/>
                <w:szCs w:val="18"/>
                <w:lang w:eastAsia="nb-NO"/>
              </w:rPr>
              <w:t>EIR08</w:t>
            </w:r>
          </w:p>
        </w:tc>
        <w:tc>
          <w:tcPr>
            <w:tcW w:w="3854" w:type="dxa"/>
          </w:tcPr>
          <w:p w14:paraId="76DEF707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62B7B1F0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C97CF8" w14:paraId="7B972BBE" w14:textId="77777777" w:rsidTr="00960382">
        <w:tc>
          <w:tcPr>
            <w:tcW w:w="1925" w:type="dxa"/>
          </w:tcPr>
          <w:p w14:paraId="2E7F2F54" w14:textId="77777777" w:rsidR="00960382" w:rsidRPr="00C97CF8" w:rsidRDefault="00960382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C97CF8">
              <w:rPr>
                <w:rFonts w:ascii="Arial" w:eastAsia="Times New Roman" w:hAnsi="Arial" w:cs="Arial"/>
                <w:sz w:val="18"/>
                <w:szCs w:val="18"/>
                <w:lang w:eastAsia="nb-NO"/>
              </w:rPr>
              <w:t>EIR09</w:t>
            </w:r>
          </w:p>
        </w:tc>
        <w:tc>
          <w:tcPr>
            <w:tcW w:w="3854" w:type="dxa"/>
          </w:tcPr>
          <w:p w14:paraId="2EC6F6ED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21FBB6D8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C97CF8" w14:paraId="24FDBC50" w14:textId="77777777" w:rsidTr="00960382">
        <w:tc>
          <w:tcPr>
            <w:tcW w:w="1925" w:type="dxa"/>
          </w:tcPr>
          <w:p w14:paraId="7176197F" w14:textId="77777777" w:rsidR="00960382" w:rsidRPr="00C97CF8" w:rsidRDefault="00960382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C97CF8">
              <w:rPr>
                <w:rFonts w:ascii="Arial" w:eastAsia="Times New Roman" w:hAnsi="Arial" w:cs="Arial"/>
                <w:sz w:val="18"/>
                <w:szCs w:val="18"/>
                <w:lang w:eastAsia="nb-NO"/>
              </w:rPr>
              <w:t>EIR10</w:t>
            </w:r>
          </w:p>
        </w:tc>
        <w:tc>
          <w:tcPr>
            <w:tcW w:w="3854" w:type="dxa"/>
          </w:tcPr>
          <w:p w14:paraId="23636CA2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384B380D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C97CF8" w14:paraId="0ABB74AE" w14:textId="77777777" w:rsidTr="00960382">
        <w:tc>
          <w:tcPr>
            <w:tcW w:w="1925" w:type="dxa"/>
          </w:tcPr>
          <w:p w14:paraId="352E1FE8" w14:textId="77777777" w:rsidR="00960382" w:rsidRPr="00C97CF8" w:rsidRDefault="00960382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C97CF8">
              <w:rPr>
                <w:rFonts w:ascii="Arial" w:eastAsia="Times New Roman" w:hAnsi="Arial" w:cs="Arial"/>
                <w:sz w:val="18"/>
                <w:szCs w:val="18"/>
                <w:lang w:eastAsia="nb-NO"/>
              </w:rPr>
              <w:t>EIR11</w:t>
            </w:r>
          </w:p>
        </w:tc>
        <w:tc>
          <w:tcPr>
            <w:tcW w:w="3854" w:type="dxa"/>
          </w:tcPr>
          <w:p w14:paraId="792AF39D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7FD0D9FF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C97CF8" w14:paraId="00A29F35" w14:textId="77777777" w:rsidTr="00960382">
        <w:tc>
          <w:tcPr>
            <w:tcW w:w="1925" w:type="dxa"/>
          </w:tcPr>
          <w:p w14:paraId="5477FA7F" w14:textId="77777777" w:rsidR="00960382" w:rsidRPr="00C97CF8" w:rsidRDefault="00960382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C97CF8">
              <w:rPr>
                <w:rFonts w:ascii="Arial" w:eastAsia="Times New Roman" w:hAnsi="Arial" w:cs="Arial"/>
                <w:sz w:val="18"/>
                <w:szCs w:val="18"/>
                <w:lang w:eastAsia="nb-NO"/>
              </w:rPr>
              <w:t>EIR12</w:t>
            </w:r>
          </w:p>
        </w:tc>
        <w:tc>
          <w:tcPr>
            <w:tcW w:w="3854" w:type="dxa"/>
          </w:tcPr>
          <w:p w14:paraId="1D9907FE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12D46BD3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C97CF8" w14:paraId="39DD16F1" w14:textId="77777777" w:rsidTr="00960382">
        <w:tc>
          <w:tcPr>
            <w:tcW w:w="1925" w:type="dxa"/>
          </w:tcPr>
          <w:p w14:paraId="79C25418" w14:textId="77777777" w:rsidR="00960382" w:rsidRPr="00C97CF8" w:rsidRDefault="00960382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C97CF8">
              <w:rPr>
                <w:rFonts w:ascii="Arial" w:eastAsia="Times New Roman" w:hAnsi="Arial" w:cs="Arial"/>
                <w:sz w:val="18"/>
                <w:szCs w:val="18"/>
                <w:lang w:eastAsia="nb-NO"/>
              </w:rPr>
              <w:t>EIR13</w:t>
            </w:r>
          </w:p>
        </w:tc>
        <w:tc>
          <w:tcPr>
            <w:tcW w:w="3854" w:type="dxa"/>
          </w:tcPr>
          <w:p w14:paraId="2581B9E3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7CC4F135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C97CF8" w14:paraId="07A85AE7" w14:textId="77777777" w:rsidTr="00960382">
        <w:tc>
          <w:tcPr>
            <w:tcW w:w="1925" w:type="dxa"/>
          </w:tcPr>
          <w:p w14:paraId="71C5DFBC" w14:textId="77777777" w:rsidR="00960382" w:rsidRPr="00C97CF8" w:rsidRDefault="00960382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C97CF8">
              <w:rPr>
                <w:rFonts w:ascii="Arial" w:eastAsia="Times New Roman" w:hAnsi="Arial" w:cs="Arial"/>
                <w:sz w:val="18"/>
                <w:szCs w:val="18"/>
                <w:lang w:eastAsia="nb-NO"/>
              </w:rPr>
              <w:t>EIR14</w:t>
            </w:r>
          </w:p>
        </w:tc>
        <w:tc>
          <w:tcPr>
            <w:tcW w:w="3854" w:type="dxa"/>
          </w:tcPr>
          <w:p w14:paraId="5C8B8210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6F097BD2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C97CF8" w14:paraId="748B825E" w14:textId="77777777" w:rsidTr="00960382">
        <w:tc>
          <w:tcPr>
            <w:tcW w:w="1925" w:type="dxa"/>
          </w:tcPr>
          <w:p w14:paraId="75A603B0" w14:textId="77777777" w:rsidR="00960382" w:rsidRPr="00C97CF8" w:rsidRDefault="00960382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  <w:r w:rsidRPr="00C97CF8">
              <w:rPr>
                <w:rFonts w:ascii="Arial" w:eastAsia="Times New Roman" w:hAnsi="Arial" w:cs="Arial"/>
                <w:sz w:val="18"/>
                <w:szCs w:val="18"/>
                <w:lang w:eastAsia="nb-NO"/>
              </w:rPr>
              <w:t>EIR16</w:t>
            </w:r>
          </w:p>
        </w:tc>
        <w:tc>
          <w:tcPr>
            <w:tcW w:w="3854" w:type="dxa"/>
          </w:tcPr>
          <w:p w14:paraId="7B46DEBC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68DBD319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C97CF8" w14:paraId="1CFDD9C0" w14:textId="77777777" w:rsidTr="00960382">
        <w:tc>
          <w:tcPr>
            <w:tcW w:w="1925" w:type="dxa"/>
          </w:tcPr>
          <w:p w14:paraId="2715439D" w14:textId="77777777" w:rsidR="00960382" w:rsidRPr="00C97CF8" w:rsidRDefault="00960382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3854" w:type="dxa"/>
          </w:tcPr>
          <w:p w14:paraId="3C49A3FF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702544C7" w14:textId="77777777" w:rsidR="00960382" w:rsidRPr="00C97CF8" w:rsidRDefault="00960382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2CC05E" w14:textId="77777777" w:rsidR="00960382" w:rsidRPr="00C97CF8" w:rsidRDefault="00960382" w:rsidP="00D906E4">
      <w:pPr>
        <w:rPr>
          <w:rFonts w:ascii="Arial" w:hAnsi="Arial" w:cs="Arial"/>
        </w:rPr>
      </w:pPr>
    </w:p>
    <w:p w14:paraId="0E6B842F" w14:textId="2BE1521D" w:rsidR="00D906E4" w:rsidRPr="00C97CF8" w:rsidRDefault="00D906E4" w:rsidP="00D906E4">
      <w:pPr>
        <w:pStyle w:val="Tabelltittel"/>
        <w:rPr>
          <w:rFonts w:ascii="Arial" w:hAnsi="Arial" w:cs="Arial"/>
        </w:rPr>
      </w:pPr>
      <w:r w:rsidRPr="00C97CF8">
        <w:rPr>
          <w:rFonts w:ascii="Arial" w:hAnsi="Arial" w:cs="Arial"/>
        </w:rPr>
        <w:t xml:space="preserve">Tabell </w:t>
      </w:r>
      <w:r w:rsidR="007746B2">
        <w:rPr>
          <w:rFonts w:ascii="Arial" w:hAnsi="Arial" w:cs="Arial"/>
        </w:rPr>
        <w:t>2.</w:t>
      </w:r>
      <w:r w:rsidR="000304F0" w:rsidRPr="00C97CF8">
        <w:rPr>
          <w:rFonts w:ascii="Arial" w:hAnsi="Arial" w:cs="Arial"/>
        </w:rPr>
        <w:t>3</w:t>
      </w:r>
      <w:r w:rsidR="00D37E7A" w:rsidRPr="00C97CF8">
        <w:rPr>
          <w:rFonts w:ascii="Arial" w:hAnsi="Arial" w:cs="Arial"/>
        </w:rPr>
        <w:t xml:space="preserve"> — </w:t>
      </w:r>
      <w:r w:rsidR="00794C68">
        <w:rPr>
          <w:rFonts w:ascii="Arial" w:hAnsi="Arial" w:cs="Arial"/>
        </w:rPr>
        <w:t>Ledende leverandørs</w:t>
      </w:r>
      <w:r w:rsidR="00EA7163" w:rsidRPr="00C97CF8">
        <w:rPr>
          <w:rFonts w:ascii="Arial" w:hAnsi="Arial" w:cs="Arial"/>
        </w:rPr>
        <w:t xml:space="preserve"> BEP</w:t>
      </w:r>
      <w:r w:rsidR="00D37E7A" w:rsidRPr="00C97CF8">
        <w:rPr>
          <w:rFonts w:ascii="Arial" w:hAnsi="Arial" w:cs="Arial"/>
        </w:rPr>
        <w:t xml:space="preserve"> </w:t>
      </w:r>
      <w:r w:rsidRPr="00C97CF8">
        <w:rPr>
          <w:rFonts w:ascii="Arial" w:hAnsi="Arial" w:cs="Arial"/>
        </w:rPr>
        <w:t>— Forslag til tilføyelser eller endringer til prosjektets metoder og prosedyrer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2410"/>
        <w:gridCol w:w="4813"/>
      </w:tblGrid>
      <w:tr w:rsidR="00D906E4" w:rsidRPr="00C97CF8" w14:paraId="52BD04DF" w14:textId="77777777" w:rsidTr="00621A50">
        <w:tc>
          <w:tcPr>
            <w:tcW w:w="2405" w:type="dxa"/>
          </w:tcPr>
          <w:p w14:paraId="4DBAC5F5" w14:textId="77777777" w:rsidR="00D906E4" w:rsidRPr="00C97CF8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Prosjektets metoder og prosedyrer referanse</w:t>
            </w:r>
          </w:p>
        </w:tc>
        <w:tc>
          <w:tcPr>
            <w:tcW w:w="2410" w:type="dxa"/>
          </w:tcPr>
          <w:p w14:paraId="11491B67" w14:textId="77777777" w:rsidR="00D906E4" w:rsidRPr="00C97CF8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Aksept av prosjektets metoder og prosedyrer (Ja/Nei)</w:t>
            </w:r>
          </w:p>
        </w:tc>
        <w:tc>
          <w:tcPr>
            <w:tcW w:w="4813" w:type="dxa"/>
          </w:tcPr>
          <w:p w14:paraId="1B6376E9" w14:textId="77777777" w:rsidR="00D906E4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Beskrivelse av foreslåtte tilføyelser eller endringer til prosjektets metoder og prosedyrer</w:t>
            </w:r>
          </w:p>
          <w:p w14:paraId="3CACF843" w14:textId="51D590BA" w:rsidR="008B5773" w:rsidRPr="00C97CF8" w:rsidRDefault="008B5773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(Hvis ingen tilføyelser eller endring skriv «Ingen endringer»)</w:t>
            </w:r>
          </w:p>
        </w:tc>
      </w:tr>
      <w:tr w:rsidR="00960382" w:rsidRPr="00C97CF8" w14:paraId="23B6490F" w14:textId="77777777" w:rsidTr="00621A50">
        <w:tc>
          <w:tcPr>
            <w:tcW w:w="2405" w:type="dxa"/>
          </w:tcPr>
          <w:p w14:paraId="3870B362" w14:textId="7964CCD8" w:rsidR="00960382" w:rsidRPr="00C97CF8" w:rsidRDefault="008C416B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SIMBA 2.1 </w:t>
            </w:r>
            <w:r w:rsidR="00960382" w:rsidRPr="00C97CF8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246EC9" w:rsidRPr="00C97CF8">
              <w:rPr>
                <w:rFonts w:ascii="Arial" w:hAnsi="Arial" w:cs="Arial"/>
                <w:sz w:val="18"/>
                <w:szCs w:val="18"/>
              </w:rPr>
              <w:t>Ikke-maskinvaliderbare</w:t>
            </w:r>
          </w:p>
        </w:tc>
        <w:tc>
          <w:tcPr>
            <w:tcW w:w="2410" w:type="dxa"/>
          </w:tcPr>
          <w:p w14:paraId="569E7E4F" w14:textId="77777777" w:rsidR="00960382" w:rsidRPr="00C97CF8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3" w:type="dxa"/>
          </w:tcPr>
          <w:p w14:paraId="19607006" w14:textId="77777777" w:rsidR="00960382" w:rsidRPr="00C97CF8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C97CF8" w14:paraId="33C24DE7" w14:textId="77777777" w:rsidTr="00621A50">
        <w:tc>
          <w:tcPr>
            <w:tcW w:w="2405" w:type="dxa"/>
          </w:tcPr>
          <w:p w14:paraId="231D84BD" w14:textId="16D52A92" w:rsidR="00960382" w:rsidRPr="00C97CF8" w:rsidRDefault="008C416B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SIMBA 2.1 </w:t>
            </w:r>
            <w:r w:rsidR="00960382" w:rsidRPr="00C97CF8">
              <w:rPr>
                <w:rFonts w:ascii="Arial" w:hAnsi="Arial" w:cs="Arial"/>
                <w:sz w:val="18"/>
                <w:szCs w:val="18"/>
              </w:rPr>
              <w:t xml:space="preserve">– Veiledning </w:t>
            </w:r>
          </w:p>
        </w:tc>
        <w:tc>
          <w:tcPr>
            <w:tcW w:w="2410" w:type="dxa"/>
          </w:tcPr>
          <w:p w14:paraId="3E7A1AA8" w14:textId="77777777" w:rsidR="00960382" w:rsidRPr="00C97CF8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3" w:type="dxa"/>
          </w:tcPr>
          <w:p w14:paraId="6D5D6A42" w14:textId="77777777" w:rsidR="00960382" w:rsidRPr="00C97CF8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5088" w:rsidRPr="00C97CF8" w14:paraId="65A1F8E6" w14:textId="77777777" w:rsidTr="00621A50">
        <w:tc>
          <w:tcPr>
            <w:tcW w:w="2405" w:type="dxa"/>
          </w:tcPr>
          <w:p w14:paraId="40336E5C" w14:textId="2C5DBD0D" w:rsidR="00F55088" w:rsidRPr="00C97CF8" w:rsidRDefault="00F55088" w:rsidP="00F5508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9605A7">
              <w:rPr>
                <w:rFonts w:ascii="Arial" w:hAnsi="Arial" w:cs="Arial"/>
                <w:sz w:val="18"/>
                <w:szCs w:val="18"/>
              </w:rPr>
              <w:t>F21-20</w:t>
            </w:r>
            <w:r>
              <w:rPr>
                <w:rFonts w:ascii="Arial" w:hAnsi="Arial" w:cs="Arial"/>
                <w:sz w:val="18"/>
                <w:szCs w:val="18"/>
              </w:rPr>
              <w:t>0_L</w:t>
            </w:r>
            <w:r w:rsidRPr="00CD1985">
              <w:rPr>
                <w:rFonts w:ascii="Arial" w:hAnsi="Arial" w:cs="Arial"/>
                <w:sz w:val="18"/>
                <w:szCs w:val="18"/>
              </w:rPr>
              <w:t>everanser og dokumentasjon i prosjektering</w:t>
            </w:r>
            <w:r>
              <w:t xml:space="preserve"> </w:t>
            </w:r>
          </w:p>
        </w:tc>
        <w:tc>
          <w:tcPr>
            <w:tcW w:w="2410" w:type="dxa"/>
          </w:tcPr>
          <w:p w14:paraId="101D984A" w14:textId="77777777" w:rsidR="00F55088" w:rsidRPr="00C97CF8" w:rsidRDefault="00F55088" w:rsidP="00F5508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3" w:type="dxa"/>
          </w:tcPr>
          <w:p w14:paraId="5A6812B1" w14:textId="77777777" w:rsidR="00F55088" w:rsidRPr="00C97CF8" w:rsidRDefault="00F55088" w:rsidP="00F5508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55088" w:rsidRPr="00C97CF8" w14:paraId="0EFEADDC" w14:textId="77777777" w:rsidTr="00621A50">
        <w:tc>
          <w:tcPr>
            <w:tcW w:w="2405" w:type="dxa"/>
          </w:tcPr>
          <w:p w14:paraId="11D67F47" w14:textId="77777777" w:rsidR="00F55088" w:rsidRPr="00C97CF8" w:rsidRDefault="00F55088" w:rsidP="00F5508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CDD7399" w14:textId="77777777" w:rsidR="00F55088" w:rsidRPr="00C97CF8" w:rsidRDefault="00F55088" w:rsidP="00F5508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3" w:type="dxa"/>
          </w:tcPr>
          <w:p w14:paraId="06A8A641" w14:textId="77777777" w:rsidR="00F55088" w:rsidRPr="00C97CF8" w:rsidRDefault="00F55088" w:rsidP="00F55088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0D26E15" w14:textId="0C66481F" w:rsidR="00D906E4" w:rsidRPr="00C97CF8" w:rsidRDefault="00D906E4" w:rsidP="00D906E4">
      <w:pPr>
        <w:pStyle w:val="Tabelltittel"/>
        <w:rPr>
          <w:rFonts w:ascii="Arial" w:hAnsi="Arial" w:cs="Arial"/>
        </w:rPr>
      </w:pPr>
      <w:r w:rsidRPr="00C97CF8">
        <w:rPr>
          <w:rFonts w:ascii="Arial" w:hAnsi="Arial" w:cs="Arial"/>
        </w:rPr>
        <w:lastRenderedPageBreak/>
        <w:t xml:space="preserve">Tabell </w:t>
      </w:r>
      <w:r w:rsidR="007746B2">
        <w:rPr>
          <w:rFonts w:ascii="Arial" w:hAnsi="Arial" w:cs="Arial"/>
        </w:rPr>
        <w:t>2.</w:t>
      </w:r>
      <w:r w:rsidR="000304F0" w:rsidRPr="00C97CF8">
        <w:rPr>
          <w:rFonts w:ascii="Arial" w:hAnsi="Arial" w:cs="Arial"/>
        </w:rPr>
        <w:t>4</w:t>
      </w:r>
      <w:r w:rsidR="00D37E7A" w:rsidRPr="00C97CF8">
        <w:rPr>
          <w:rFonts w:ascii="Arial" w:hAnsi="Arial" w:cs="Arial"/>
        </w:rPr>
        <w:t xml:space="preserve"> — </w:t>
      </w:r>
      <w:r w:rsidR="00794C68">
        <w:rPr>
          <w:rFonts w:ascii="Arial" w:hAnsi="Arial" w:cs="Arial"/>
        </w:rPr>
        <w:t>Ledende leverandørs</w:t>
      </w:r>
      <w:r w:rsidR="00EA7163" w:rsidRPr="00C97CF8">
        <w:rPr>
          <w:rFonts w:ascii="Arial" w:hAnsi="Arial" w:cs="Arial"/>
        </w:rPr>
        <w:t xml:space="preserve"> BEP </w:t>
      </w:r>
      <w:r w:rsidRPr="00C97CF8">
        <w:rPr>
          <w:rFonts w:ascii="Arial" w:hAnsi="Arial" w:cs="Arial"/>
        </w:rPr>
        <w:t>— Forslag til tilføyelser eller endringer av prosjektets informasjonsstandard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22"/>
        <w:gridCol w:w="2393"/>
        <w:gridCol w:w="4813"/>
      </w:tblGrid>
      <w:tr w:rsidR="00D906E4" w:rsidRPr="00C97CF8" w14:paraId="2444BDF8" w14:textId="77777777" w:rsidTr="00621A50">
        <w:tc>
          <w:tcPr>
            <w:tcW w:w="2422" w:type="dxa"/>
          </w:tcPr>
          <w:p w14:paraId="43D5E06A" w14:textId="77777777" w:rsidR="00D906E4" w:rsidRPr="00C97CF8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Prosjektets informasjonsstandard referanse</w:t>
            </w:r>
          </w:p>
        </w:tc>
        <w:tc>
          <w:tcPr>
            <w:tcW w:w="2393" w:type="dxa"/>
          </w:tcPr>
          <w:p w14:paraId="7F0F129A" w14:textId="77777777" w:rsidR="00D906E4" w:rsidRPr="00C97CF8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Aksept av prosjektets informasjonsstandard (Ja/Nei)</w:t>
            </w:r>
          </w:p>
        </w:tc>
        <w:tc>
          <w:tcPr>
            <w:tcW w:w="4813" w:type="dxa"/>
          </w:tcPr>
          <w:p w14:paraId="69722483" w14:textId="77777777" w:rsidR="00D906E4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Beskrivelse av foreslåtte tilføyelser eller endringer til prosjektets informasjonsstandard</w:t>
            </w:r>
          </w:p>
          <w:p w14:paraId="0049A4D2" w14:textId="4F723648" w:rsidR="00F60DE1" w:rsidRPr="00C97CF8" w:rsidRDefault="00F60DE1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(Hvis ingen tilføyelser eller endring skriv «Ingen endringer</w:t>
            </w:r>
            <w:r w:rsidR="008B5773">
              <w:rPr>
                <w:rFonts w:ascii="Arial" w:hAnsi="Arial" w:cs="Arial"/>
                <w:b/>
                <w:sz w:val="18"/>
                <w:szCs w:val="18"/>
              </w:rPr>
              <w:t>»</w:t>
            </w:r>
            <w:r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</w:tr>
      <w:tr w:rsidR="00960382" w:rsidRPr="00C97CF8" w14:paraId="35DAD3BD" w14:textId="77777777" w:rsidTr="00621A50">
        <w:tc>
          <w:tcPr>
            <w:tcW w:w="2422" w:type="dxa"/>
          </w:tcPr>
          <w:p w14:paraId="7C3896FA" w14:textId="1A7FBC14" w:rsidR="00960382" w:rsidRPr="00C97CF8" w:rsidRDefault="005A41F0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SIMBA 2.1.1 MinReq</w:t>
            </w:r>
            <w:r w:rsidR="00960382" w:rsidRPr="00C97CF8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960382" w:rsidRPr="00C97CF8">
              <w:rPr>
                <w:sz w:val="18"/>
                <w:szCs w:val="18"/>
              </w:rPr>
              <w:t xml:space="preserve">Maskinvaliderbare kravsett </w:t>
            </w:r>
          </w:p>
        </w:tc>
        <w:tc>
          <w:tcPr>
            <w:tcW w:w="2393" w:type="dxa"/>
          </w:tcPr>
          <w:p w14:paraId="2204F2C7" w14:textId="77777777" w:rsidR="00960382" w:rsidRPr="00C97CF8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3" w:type="dxa"/>
          </w:tcPr>
          <w:p w14:paraId="32E27CCF" w14:textId="77777777" w:rsidR="00960382" w:rsidRPr="00C97CF8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C97CF8" w14:paraId="7579941A" w14:textId="77777777" w:rsidTr="002D2998">
        <w:trPr>
          <w:trHeight w:val="786"/>
        </w:trPr>
        <w:tc>
          <w:tcPr>
            <w:tcW w:w="2422" w:type="dxa"/>
          </w:tcPr>
          <w:p w14:paraId="26F9B887" w14:textId="6261B908" w:rsidR="00960382" w:rsidRPr="00C97CF8" w:rsidRDefault="005A41F0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SIMBA 2.1 </w:t>
            </w:r>
            <w:r w:rsidR="00960382" w:rsidRPr="00C97CF8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246EC9" w:rsidRPr="00C97CF8">
              <w:rPr>
                <w:rFonts w:ascii="Arial" w:hAnsi="Arial" w:cs="Arial"/>
                <w:sz w:val="18"/>
                <w:szCs w:val="18"/>
              </w:rPr>
              <w:t>Ikke-maskinvaliderbare</w:t>
            </w:r>
            <w:r w:rsidR="002D29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D2998" w:rsidRPr="00C97CF8">
              <w:rPr>
                <w:sz w:val="18"/>
                <w:szCs w:val="18"/>
              </w:rPr>
              <w:t>kravsett</w:t>
            </w:r>
          </w:p>
        </w:tc>
        <w:tc>
          <w:tcPr>
            <w:tcW w:w="2393" w:type="dxa"/>
          </w:tcPr>
          <w:p w14:paraId="5528D5BA" w14:textId="77777777" w:rsidR="00960382" w:rsidRPr="00C97CF8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3" w:type="dxa"/>
          </w:tcPr>
          <w:p w14:paraId="1A9C33BD" w14:textId="77777777" w:rsidR="00960382" w:rsidRPr="00C97CF8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6E4" w:rsidRPr="00C97CF8" w14:paraId="44EE447B" w14:textId="77777777" w:rsidTr="00621A50">
        <w:tc>
          <w:tcPr>
            <w:tcW w:w="2422" w:type="dxa"/>
          </w:tcPr>
          <w:p w14:paraId="54339D5C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3" w:type="dxa"/>
          </w:tcPr>
          <w:p w14:paraId="5B28AC42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3" w:type="dxa"/>
          </w:tcPr>
          <w:p w14:paraId="42655803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6E4" w:rsidRPr="00C97CF8" w14:paraId="01914ACB" w14:textId="77777777" w:rsidTr="00621A50">
        <w:tc>
          <w:tcPr>
            <w:tcW w:w="2422" w:type="dxa"/>
          </w:tcPr>
          <w:p w14:paraId="03C5F0EA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93" w:type="dxa"/>
          </w:tcPr>
          <w:p w14:paraId="5BB7E665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13" w:type="dxa"/>
          </w:tcPr>
          <w:p w14:paraId="390EA308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D0D1B77" w14:textId="77777777" w:rsidR="00A931DB" w:rsidRPr="00C97CF8" w:rsidRDefault="00A931DB" w:rsidP="00D906E4">
      <w:pPr>
        <w:rPr>
          <w:rFonts w:ascii="Arial" w:hAnsi="Arial" w:cs="Arial"/>
        </w:rPr>
      </w:pPr>
    </w:p>
    <w:p w14:paraId="1442A291" w14:textId="6D60B000" w:rsidR="00D906E4" w:rsidRPr="00C97CF8" w:rsidRDefault="00D906E4" w:rsidP="00D906E4">
      <w:pPr>
        <w:pStyle w:val="Tabelltittel"/>
        <w:rPr>
          <w:rFonts w:ascii="Arial" w:hAnsi="Arial" w:cs="Arial"/>
        </w:rPr>
      </w:pPr>
      <w:r w:rsidRPr="00C97CF8">
        <w:rPr>
          <w:rFonts w:ascii="Arial" w:hAnsi="Arial" w:cs="Arial"/>
        </w:rPr>
        <w:t xml:space="preserve">Tabell </w:t>
      </w:r>
      <w:r w:rsidR="007746B2">
        <w:rPr>
          <w:rFonts w:ascii="Arial" w:hAnsi="Arial" w:cs="Arial"/>
        </w:rPr>
        <w:t>2.</w:t>
      </w:r>
      <w:r w:rsidR="000304F0" w:rsidRPr="00C97CF8">
        <w:rPr>
          <w:rFonts w:ascii="Arial" w:hAnsi="Arial" w:cs="Arial"/>
        </w:rPr>
        <w:t>5</w:t>
      </w:r>
      <w:r w:rsidR="00D37E7A" w:rsidRPr="00C97CF8">
        <w:rPr>
          <w:rFonts w:ascii="Arial" w:hAnsi="Arial" w:cs="Arial"/>
        </w:rPr>
        <w:t xml:space="preserve"> — </w:t>
      </w:r>
      <w:r w:rsidR="00794C68">
        <w:rPr>
          <w:rFonts w:ascii="Arial" w:hAnsi="Arial" w:cs="Arial"/>
        </w:rPr>
        <w:t>Ledende leverandørs</w:t>
      </w:r>
      <w:r w:rsidR="00EA7163" w:rsidRPr="00C97CF8">
        <w:rPr>
          <w:rFonts w:ascii="Arial" w:hAnsi="Arial" w:cs="Arial"/>
        </w:rPr>
        <w:t xml:space="preserve"> BEP </w:t>
      </w:r>
      <w:r w:rsidRPr="00C97CF8">
        <w:rPr>
          <w:rFonts w:ascii="Arial" w:hAnsi="Arial" w:cs="Arial"/>
        </w:rPr>
        <w:t>— Forslag til programvare, maskinvare og IT-infrastruktur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22"/>
        <w:gridCol w:w="2384"/>
        <w:gridCol w:w="2519"/>
        <w:gridCol w:w="2103"/>
      </w:tblGrid>
      <w:tr w:rsidR="00D906E4" w:rsidRPr="00C97CF8" w14:paraId="6130E53A" w14:textId="77777777" w:rsidTr="00621A50">
        <w:tc>
          <w:tcPr>
            <w:tcW w:w="2647" w:type="dxa"/>
          </w:tcPr>
          <w:p w14:paraId="5B6344DA" w14:textId="554A9A44" w:rsidR="00D906E4" w:rsidRPr="00C97CF8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 xml:space="preserve">IKT løsning </w:t>
            </w:r>
            <w:r w:rsidR="008B5773">
              <w:rPr>
                <w:rFonts w:ascii="Arial" w:hAnsi="Arial" w:cs="Arial"/>
                <w:b/>
                <w:sz w:val="18"/>
                <w:szCs w:val="18"/>
              </w:rPr>
              <w:t>–</w:t>
            </w:r>
            <w:r w:rsidRPr="00C97CF8">
              <w:rPr>
                <w:rFonts w:ascii="Arial" w:hAnsi="Arial" w:cs="Arial"/>
                <w:b/>
                <w:sz w:val="18"/>
                <w:szCs w:val="18"/>
              </w:rPr>
              <w:t xml:space="preserve"> Programvare</w:t>
            </w:r>
            <w:r w:rsidR="008B5773">
              <w:rPr>
                <w:rFonts w:ascii="Arial" w:hAnsi="Arial" w:cs="Arial"/>
                <w:b/>
                <w:sz w:val="18"/>
                <w:szCs w:val="18"/>
              </w:rPr>
              <w:t>, plugin</w:t>
            </w:r>
            <w:r w:rsidR="003002F6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Pr="00C97CF8">
              <w:rPr>
                <w:rFonts w:ascii="Arial" w:hAnsi="Arial" w:cs="Arial"/>
                <w:b/>
                <w:sz w:val="18"/>
                <w:szCs w:val="18"/>
              </w:rPr>
              <w:t>, maskinvare, infrastruktur</w:t>
            </w:r>
          </w:p>
          <w:p w14:paraId="0A555789" w14:textId="77777777" w:rsidR="00D906E4" w:rsidRPr="00C97CF8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(Navn og versjon)</w:t>
            </w:r>
          </w:p>
        </w:tc>
        <w:tc>
          <w:tcPr>
            <w:tcW w:w="2415" w:type="dxa"/>
          </w:tcPr>
          <w:p w14:paraId="070BCB4F" w14:textId="77777777" w:rsidR="00D906E4" w:rsidRPr="00C97CF8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Formål i prosjekt</w:t>
            </w:r>
          </w:p>
        </w:tc>
        <w:tc>
          <w:tcPr>
            <w:tcW w:w="2550" w:type="dxa"/>
          </w:tcPr>
          <w:p w14:paraId="6A835370" w14:textId="77777777" w:rsidR="00D906E4" w:rsidRPr="00C97CF8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Ansvarlig part</w:t>
            </w:r>
          </w:p>
        </w:tc>
        <w:tc>
          <w:tcPr>
            <w:tcW w:w="2130" w:type="dxa"/>
          </w:tcPr>
          <w:p w14:paraId="4B24E34D" w14:textId="77777777" w:rsidR="00D906E4" w:rsidRPr="00C97CF8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97CF8">
              <w:rPr>
                <w:rFonts w:ascii="Arial" w:hAnsi="Arial" w:cs="Arial"/>
                <w:b/>
                <w:sz w:val="18"/>
                <w:szCs w:val="18"/>
              </w:rPr>
              <w:t>Brukes av</w:t>
            </w:r>
          </w:p>
        </w:tc>
      </w:tr>
      <w:tr w:rsidR="00D906E4" w:rsidRPr="00C97CF8" w14:paraId="112D9B91" w14:textId="77777777" w:rsidTr="00621A50">
        <w:tc>
          <w:tcPr>
            <w:tcW w:w="2647" w:type="dxa"/>
          </w:tcPr>
          <w:p w14:paraId="2BD6BD42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5" w:type="dxa"/>
          </w:tcPr>
          <w:p w14:paraId="682768FD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0" w:type="dxa"/>
          </w:tcPr>
          <w:p w14:paraId="4AF38DD9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0" w:type="dxa"/>
          </w:tcPr>
          <w:p w14:paraId="7C9592CC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6E4" w:rsidRPr="00C97CF8" w14:paraId="0462A560" w14:textId="77777777" w:rsidTr="00621A50">
        <w:tc>
          <w:tcPr>
            <w:tcW w:w="2647" w:type="dxa"/>
          </w:tcPr>
          <w:p w14:paraId="1DB5BC1B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5" w:type="dxa"/>
          </w:tcPr>
          <w:p w14:paraId="5FFE14A6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0" w:type="dxa"/>
          </w:tcPr>
          <w:p w14:paraId="316B1107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0" w:type="dxa"/>
          </w:tcPr>
          <w:p w14:paraId="73790285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6E4" w:rsidRPr="00C97CF8" w14:paraId="55B3816E" w14:textId="77777777" w:rsidTr="00621A50">
        <w:tc>
          <w:tcPr>
            <w:tcW w:w="2647" w:type="dxa"/>
          </w:tcPr>
          <w:p w14:paraId="576F0D7E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5" w:type="dxa"/>
          </w:tcPr>
          <w:p w14:paraId="5A658EC3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0" w:type="dxa"/>
          </w:tcPr>
          <w:p w14:paraId="0522AF94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0" w:type="dxa"/>
          </w:tcPr>
          <w:p w14:paraId="1EB660FD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6E4" w:rsidRPr="00C97CF8" w14:paraId="2677DAAE" w14:textId="77777777" w:rsidTr="00621A50">
        <w:tc>
          <w:tcPr>
            <w:tcW w:w="2647" w:type="dxa"/>
          </w:tcPr>
          <w:p w14:paraId="627949A7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5" w:type="dxa"/>
          </w:tcPr>
          <w:p w14:paraId="620B6CB3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0" w:type="dxa"/>
          </w:tcPr>
          <w:p w14:paraId="6B55F17B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0" w:type="dxa"/>
          </w:tcPr>
          <w:p w14:paraId="5B1DEF72" w14:textId="77777777" w:rsidR="00D906E4" w:rsidRPr="00C97CF8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F0D1F20" w14:textId="77777777" w:rsidR="00D906E4" w:rsidRPr="00C97CF8" w:rsidRDefault="00D906E4" w:rsidP="00D906E4">
      <w:pPr>
        <w:rPr>
          <w:rFonts w:ascii="Arial" w:hAnsi="Arial" w:cs="Arial"/>
        </w:rPr>
      </w:pPr>
    </w:p>
    <w:p w14:paraId="7CC31C7F" w14:textId="2E5DEF5A" w:rsidR="00185942" w:rsidRPr="00C97CF8" w:rsidRDefault="00185942">
      <w:pPr>
        <w:spacing w:after="160" w:line="259" w:lineRule="auto"/>
        <w:rPr>
          <w:rFonts w:ascii="Arial" w:eastAsiaTheme="majorEastAsia" w:hAnsi="Arial" w:cs="Arial"/>
          <w:b/>
          <w:color w:val="000000" w:themeColor="text2"/>
          <w:sz w:val="24"/>
          <w:szCs w:val="24"/>
        </w:rPr>
      </w:pPr>
    </w:p>
    <w:sectPr w:rsidR="00185942" w:rsidRPr="00C97CF8" w:rsidSect="00C7715E">
      <w:headerReference w:type="even" r:id="rId14"/>
      <w:headerReference w:type="default" r:id="rId15"/>
      <w:pgSz w:w="11906" w:h="16838" w:code="9"/>
      <w:pgMar w:top="1134" w:right="1134" w:bottom="992" w:left="1134" w:header="107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DA47C" w14:textId="77777777" w:rsidR="000526C7" w:rsidRDefault="000526C7" w:rsidP="00E03C31">
      <w:pPr>
        <w:spacing w:line="240" w:lineRule="auto"/>
      </w:pPr>
      <w:r>
        <w:separator/>
      </w:r>
    </w:p>
  </w:endnote>
  <w:endnote w:type="continuationSeparator" w:id="0">
    <w:p w14:paraId="788EB475" w14:textId="77777777" w:rsidR="000526C7" w:rsidRDefault="000526C7" w:rsidP="00E03C31">
      <w:pPr>
        <w:spacing w:line="240" w:lineRule="auto"/>
      </w:pPr>
      <w:r>
        <w:continuationSeparator/>
      </w:r>
    </w:p>
  </w:endnote>
  <w:endnote w:type="continuationNotice" w:id="1">
    <w:p w14:paraId="4C5EAD80" w14:textId="77777777" w:rsidR="000526C7" w:rsidRDefault="000526C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1D9C9" w14:textId="77777777" w:rsidR="000526C7" w:rsidRDefault="000526C7" w:rsidP="00E03C31">
      <w:pPr>
        <w:spacing w:line="240" w:lineRule="auto"/>
      </w:pPr>
      <w:r>
        <w:separator/>
      </w:r>
    </w:p>
  </w:footnote>
  <w:footnote w:type="continuationSeparator" w:id="0">
    <w:p w14:paraId="14331A3F" w14:textId="77777777" w:rsidR="000526C7" w:rsidRDefault="000526C7" w:rsidP="00E03C31">
      <w:pPr>
        <w:spacing w:line="240" w:lineRule="auto"/>
      </w:pPr>
      <w:r>
        <w:continuationSeparator/>
      </w:r>
    </w:p>
  </w:footnote>
  <w:footnote w:type="continuationNotice" w:id="1">
    <w:p w14:paraId="3A86E029" w14:textId="77777777" w:rsidR="000526C7" w:rsidRDefault="000526C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F38E" w14:textId="7BFED732" w:rsidR="00D86E6E" w:rsidRDefault="005F0F87" w:rsidP="00D906E4">
    <w:pPr>
      <w:pStyle w:val="Topptekst"/>
    </w:pPr>
    <w:r>
      <w:t>TILBUD</w:t>
    </w:r>
  </w:p>
  <w:p w14:paraId="3CA05D88" w14:textId="67C6DB5D" w:rsidR="00D86E6E" w:rsidRDefault="00D86E6E" w:rsidP="006B5271">
    <w:pPr>
      <w:pStyle w:val="Topptekst"/>
    </w:pPr>
    <w:r>
      <w:t>BIM-GJENNOMFØRINGSPLAN</w:t>
    </w:r>
  </w:p>
  <w:p w14:paraId="49B7A5B3" w14:textId="77777777" w:rsidR="00D86E6E" w:rsidRDefault="00D86E6E" w:rsidP="006B5271">
    <w:pPr>
      <w:pStyle w:val="Topptekst"/>
      <w:jc w:val="both"/>
    </w:pPr>
    <w:r>
      <w:t>ANSKAFFE OG AVTALE INFORMASJONSLEVERANSER</w:t>
    </w:r>
  </w:p>
  <w:p w14:paraId="1E1E40CB" w14:textId="77777777" w:rsidR="00D86E6E" w:rsidRDefault="00D86E6E" w:rsidP="00C7715E">
    <w:pPr>
      <w:pStyle w:val="Topptekst"/>
    </w:pPr>
  </w:p>
  <w:p w14:paraId="09A86E96" w14:textId="77777777" w:rsidR="00D86E6E" w:rsidRDefault="00D86E6E" w:rsidP="00C7715E">
    <w:pPr>
      <w:pStyle w:val="Topptekst"/>
    </w:pPr>
  </w:p>
  <w:p w14:paraId="1DA724DF" w14:textId="106F8E4C" w:rsidR="00D86E6E" w:rsidRDefault="00000000" w:rsidP="00C7715E">
    <w:pPr>
      <w:pStyle w:val="Topptekst"/>
    </w:pPr>
    <w:sdt>
      <w:sdtPr>
        <w:id w:val="-2103017697"/>
        <w:docPartObj>
          <w:docPartGallery w:val="Page Numbers (Top of Page)"/>
          <w:docPartUnique/>
        </w:docPartObj>
      </w:sdtPr>
      <w:sdtContent>
        <w:r w:rsidR="00D86E6E">
          <w:rPr>
            <w:noProof/>
            <w:lang w:eastAsia="nb-NO"/>
          </w:rPr>
          <w:t xml:space="preserve">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PAGE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20</w:t>
        </w:r>
        <w:r w:rsidR="00D86E6E">
          <w:rPr>
            <w:b w:val="0"/>
            <w:bCs/>
            <w:sz w:val="24"/>
            <w:szCs w:val="24"/>
          </w:rPr>
          <w:fldChar w:fldCharType="end"/>
        </w:r>
        <w:r w:rsidR="00D86E6E">
          <w:t xml:space="preserve"> AV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NUMPAGES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21</w:t>
        </w:r>
        <w:r w:rsidR="00D86E6E">
          <w:rPr>
            <w:b w:val="0"/>
            <w:bCs/>
            <w:sz w:val="24"/>
            <w:szCs w:val="24"/>
          </w:rPr>
          <w:fldChar w:fldCharType="end"/>
        </w:r>
      </w:sdtContent>
    </w:sdt>
  </w:p>
  <w:p w14:paraId="303E3137" w14:textId="77777777" w:rsidR="00D86E6E" w:rsidRDefault="00D86E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671E0" w14:textId="54AC5696" w:rsidR="00D86E6E" w:rsidRDefault="005F0F87" w:rsidP="00B552CB">
    <w:pPr>
      <w:pStyle w:val="Topptekst"/>
      <w:jc w:val="right"/>
    </w:pPr>
    <w:r>
      <w:t>TILBUD</w:t>
    </w:r>
  </w:p>
  <w:p w14:paraId="1FCB8C99" w14:textId="536D213C" w:rsidR="00D86E6E" w:rsidRDefault="00D86E6E" w:rsidP="00B552CB">
    <w:pPr>
      <w:pStyle w:val="Topptekst"/>
      <w:jc w:val="right"/>
    </w:pPr>
    <w:r>
      <w:t>BIM-GJENNOMFØRINGSPLAN</w:t>
    </w:r>
  </w:p>
  <w:p w14:paraId="5EDD848D" w14:textId="5A34FFB6" w:rsidR="00D86E6E" w:rsidRDefault="00D86E6E" w:rsidP="00B552CB">
    <w:pPr>
      <w:pStyle w:val="Topptekst"/>
      <w:jc w:val="right"/>
    </w:pPr>
    <w:r>
      <w:t>ANSKAFFE OG AVTALE INFORMASJONSLEVERANSER</w:t>
    </w:r>
  </w:p>
  <w:p w14:paraId="7332ED30" w14:textId="77777777" w:rsidR="00D86E6E" w:rsidRDefault="00D86E6E" w:rsidP="00B552CB">
    <w:pPr>
      <w:pStyle w:val="Topptekst"/>
      <w:jc w:val="right"/>
    </w:pPr>
  </w:p>
  <w:p w14:paraId="03C22DB9" w14:textId="77777777" w:rsidR="00D86E6E" w:rsidRDefault="00D86E6E" w:rsidP="00B552CB">
    <w:pPr>
      <w:pStyle w:val="Topptekst"/>
      <w:jc w:val="right"/>
    </w:pPr>
  </w:p>
  <w:p w14:paraId="4B60B93F" w14:textId="0921AC64" w:rsidR="00D86E6E" w:rsidRDefault="00000000">
    <w:pPr>
      <w:pStyle w:val="Topptekst"/>
      <w:jc w:val="right"/>
    </w:pPr>
    <w:sdt>
      <w:sdtPr>
        <w:id w:val="-1209103613"/>
        <w:docPartObj>
          <w:docPartGallery w:val="Page Numbers (Top of Page)"/>
          <w:docPartUnique/>
        </w:docPartObj>
      </w:sdtPr>
      <w:sdtContent>
        <w:r w:rsidR="00D86E6E">
          <w:rPr>
            <w:noProof/>
            <w:lang w:eastAsia="nb-NO"/>
          </w:rPr>
          <w:t xml:space="preserve">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PAGE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19</w:t>
        </w:r>
        <w:r w:rsidR="00D86E6E">
          <w:rPr>
            <w:b w:val="0"/>
            <w:bCs/>
            <w:sz w:val="24"/>
            <w:szCs w:val="24"/>
          </w:rPr>
          <w:fldChar w:fldCharType="end"/>
        </w:r>
        <w:r w:rsidR="00D86E6E">
          <w:t xml:space="preserve"> AV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NUMPAGES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21</w:t>
        </w:r>
        <w:r w:rsidR="00D86E6E">
          <w:rPr>
            <w:b w:val="0"/>
            <w:bCs/>
            <w:sz w:val="24"/>
            <w:szCs w:val="24"/>
          </w:rPr>
          <w:fldChar w:fldCharType="end"/>
        </w:r>
      </w:sdtContent>
    </w:sdt>
  </w:p>
  <w:p w14:paraId="58AF71B7" w14:textId="77777777" w:rsidR="00D86E6E" w:rsidRDefault="00D86E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D77C1"/>
    <w:multiLevelType w:val="hybridMultilevel"/>
    <w:tmpl w:val="D8C0F5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04702"/>
    <w:multiLevelType w:val="hybridMultilevel"/>
    <w:tmpl w:val="D4E4E6F2"/>
    <w:lvl w:ilvl="0" w:tplc="2C867E54">
      <w:start w:val="1"/>
      <w:numFmt w:val="bullet"/>
      <w:lvlText w:val="—"/>
      <w:lvlJc w:val="left"/>
      <w:pPr>
        <w:ind w:left="720" w:hanging="360"/>
      </w:pPr>
      <w:rPr>
        <w:rFonts w:ascii="Cambria" w:eastAsiaTheme="minorHAnsi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B561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4E11F06"/>
    <w:multiLevelType w:val="hybridMultilevel"/>
    <w:tmpl w:val="C0EE22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F49EF"/>
    <w:multiLevelType w:val="multilevel"/>
    <w:tmpl w:val="1C3EBF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C66BEA"/>
    <w:multiLevelType w:val="hybridMultilevel"/>
    <w:tmpl w:val="8DB4CE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B498D"/>
    <w:multiLevelType w:val="hybridMultilevel"/>
    <w:tmpl w:val="EE143DD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61A3F"/>
    <w:multiLevelType w:val="hybridMultilevel"/>
    <w:tmpl w:val="389C0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6392A80"/>
    <w:multiLevelType w:val="multilevel"/>
    <w:tmpl w:val="DC4031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F843FAD"/>
    <w:multiLevelType w:val="hybridMultilevel"/>
    <w:tmpl w:val="C994D14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D318E"/>
    <w:multiLevelType w:val="hybridMultilevel"/>
    <w:tmpl w:val="B4E070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732776"/>
    <w:multiLevelType w:val="hybridMultilevel"/>
    <w:tmpl w:val="B50AB7A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9424C2"/>
    <w:multiLevelType w:val="hybridMultilevel"/>
    <w:tmpl w:val="3A3C91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F51E3"/>
    <w:multiLevelType w:val="multilevel"/>
    <w:tmpl w:val="1674CD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5363530"/>
    <w:multiLevelType w:val="hybridMultilevel"/>
    <w:tmpl w:val="F8D0E228"/>
    <w:lvl w:ilvl="0" w:tplc="2C867E54">
      <w:start w:val="1"/>
      <w:numFmt w:val="bullet"/>
      <w:lvlText w:val="—"/>
      <w:lvlJc w:val="left"/>
      <w:pPr>
        <w:ind w:left="720" w:hanging="360"/>
      </w:pPr>
      <w:rPr>
        <w:rFonts w:ascii="Cambria" w:eastAsiaTheme="minorHAnsi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3931D5"/>
    <w:multiLevelType w:val="hybridMultilevel"/>
    <w:tmpl w:val="EEBAE766"/>
    <w:lvl w:ilvl="0" w:tplc="C21E7E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F5933"/>
    <w:multiLevelType w:val="hybridMultilevel"/>
    <w:tmpl w:val="F6943A2C"/>
    <w:lvl w:ilvl="0" w:tplc="36B0650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77240F"/>
    <w:multiLevelType w:val="multilevel"/>
    <w:tmpl w:val="FDCE5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CE208C7"/>
    <w:multiLevelType w:val="hybridMultilevel"/>
    <w:tmpl w:val="B164D52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F31960"/>
    <w:multiLevelType w:val="hybridMultilevel"/>
    <w:tmpl w:val="4E7A23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55F9B"/>
    <w:multiLevelType w:val="hybridMultilevel"/>
    <w:tmpl w:val="2E002E8E"/>
    <w:lvl w:ilvl="0" w:tplc="2C867E54">
      <w:start w:val="1"/>
      <w:numFmt w:val="bullet"/>
      <w:lvlText w:val="—"/>
      <w:lvlJc w:val="left"/>
      <w:pPr>
        <w:ind w:left="720" w:hanging="360"/>
      </w:pPr>
      <w:rPr>
        <w:rFonts w:ascii="Cambria" w:eastAsiaTheme="minorHAnsi" w:hAnsi="Cambria" w:cs="Cambri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CA6745"/>
    <w:multiLevelType w:val="hybridMultilevel"/>
    <w:tmpl w:val="34F60C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0353C6"/>
    <w:multiLevelType w:val="hybridMultilevel"/>
    <w:tmpl w:val="22102A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2A5A66"/>
    <w:multiLevelType w:val="hybridMultilevel"/>
    <w:tmpl w:val="81589AD6"/>
    <w:lvl w:ilvl="0" w:tplc="EEDE6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D501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20577789">
    <w:abstractNumId w:val="23"/>
  </w:num>
  <w:num w:numId="2" w16cid:durableId="1414232709">
    <w:abstractNumId w:val="17"/>
  </w:num>
  <w:num w:numId="3" w16cid:durableId="1941912384">
    <w:abstractNumId w:val="8"/>
  </w:num>
  <w:num w:numId="4" w16cid:durableId="1617449430">
    <w:abstractNumId w:val="0"/>
  </w:num>
  <w:num w:numId="5" w16cid:durableId="1200044185">
    <w:abstractNumId w:val="20"/>
  </w:num>
  <w:num w:numId="6" w16cid:durableId="306129094">
    <w:abstractNumId w:val="19"/>
  </w:num>
  <w:num w:numId="7" w16cid:durableId="1871524403">
    <w:abstractNumId w:val="18"/>
  </w:num>
  <w:num w:numId="8" w16cid:durableId="22830402">
    <w:abstractNumId w:val="9"/>
  </w:num>
  <w:num w:numId="9" w16cid:durableId="940528002">
    <w:abstractNumId w:val="4"/>
  </w:num>
  <w:num w:numId="10" w16cid:durableId="508832940">
    <w:abstractNumId w:val="13"/>
  </w:num>
  <w:num w:numId="11" w16cid:durableId="1266574097">
    <w:abstractNumId w:val="14"/>
  </w:num>
  <w:num w:numId="12" w16cid:durableId="1100372213">
    <w:abstractNumId w:val="7"/>
  </w:num>
  <w:num w:numId="13" w16cid:durableId="535705090">
    <w:abstractNumId w:val="24"/>
  </w:num>
  <w:num w:numId="14" w16cid:durableId="40986932">
    <w:abstractNumId w:val="15"/>
  </w:num>
  <w:num w:numId="15" w16cid:durableId="744688348">
    <w:abstractNumId w:val="1"/>
  </w:num>
  <w:num w:numId="16" w16cid:durableId="1173186872">
    <w:abstractNumId w:val="21"/>
  </w:num>
  <w:num w:numId="17" w16cid:durableId="389961438">
    <w:abstractNumId w:val="6"/>
  </w:num>
  <w:num w:numId="18" w16cid:durableId="881749876">
    <w:abstractNumId w:val="12"/>
  </w:num>
  <w:num w:numId="19" w16cid:durableId="701857739">
    <w:abstractNumId w:val="16"/>
  </w:num>
  <w:num w:numId="20" w16cid:durableId="1150705291">
    <w:abstractNumId w:val="25"/>
  </w:num>
  <w:num w:numId="21" w16cid:durableId="1539707290">
    <w:abstractNumId w:val="14"/>
  </w:num>
  <w:num w:numId="22" w16cid:durableId="416753077">
    <w:abstractNumId w:val="3"/>
  </w:num>
  <w:num w:numId="23" w16cid:durableId="1024525376">
    <w:abstractNumId w:val="5"/>
  </w:num>
  <w:num w:numId="24" w16cid:durableId="1893079720">
    <w:abstractNumId w:val="22"/>
  </w:num>
  <w:num w:numId="25" w16cid:durableId="284388098">
    <w:abstractNumId w:val="11"/>
  </w:num>
  <w:num w:numId="26" w16cid:durableId="1746949211">
    <w:abstractNumId w:val="10"/>
  </w:num>
  <w:num w:numId="27" w16cid:durableId="518084129">
    <w:abstractNumId w:val="2"/>
  </w:num>
  <w:num w:numId="28" w16cid:durableId="8139071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86042558">
    <w:abstractNumId w:val="2"/>
  </w:num>
  <w:num w:numId="30" w16cid:durableId="2049796061">
    <w:abstractNumId w:val="2"/>
  </w:num>
  <w:num w:numId="31" w16cid:durableId="1080366377">
    <w:abstractNumId w:val="2"/>
  </w:num>
  <w:num w:numId="32" w16cid:durableId="17070276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618"/>
    <w:rsid w:val="00000283"/>
    <w:rsid w:val="000067AF"/>
    <w:rsid w:val="00006C50"/>
    <w:rsid w:val="00006E9D"/>
    <w:rsid w:val="00011791"/>
    <w:rsid w:val="00013463"/>
    <w:rsid w:val="000141D5"/>
    <w:rsid w:val="00014BDC"/>
    <w:rsid w:val="0001562A"/>
    <w:rsid w:val="00024CBD"/>
    <w:rsid w:val="00025371"/>
    <w:rsid w:val="000304F0"/>
    <w:rsid w:val="00030E3D"/>
    <w:rsid w:val="000332A8"/>
    <w:rsid w:val="000372DB"/>
    <w:rsid w:val="00040913"/>
    <w:rsid w:val="000526C7"/>
    <w:rsid w:val="000540B5"/>
    <w:rsid w:val="0005468B"/>
    <w:rsid w:val="0005564F"/>
    <w:rsid w:val="00062003"/>
    <w:rsid w:val="00067190"/>
    <w:rsid w:val="00067BC6"/>
    <w:rsid w:val="00074D5B"/>
    <w:rsid w:val="000754F5"/>
    <w:rsid w:val="000822F8"/>
    <w:rsid w:val="00083E52"/>
    <w:rsid w:val="0008438F"/>
    <w:rsid w:val="00084C75"/>
    <w:rsid w:val="00085BDA"/>
    <w:rsid w:val="00093042"/>
    <w:rsid w:val="00093707"/>
    <w:rsid w:val="00094A79"/>
    <w:rsid w:val="00096429"/>
    <w:rsid w:val="000A48F0"/>
    <w:rsid w:val="000B18AB"/>
    <w:rsid w:val="000B2710"/>
    <w:rsid w:val="000B28EF"/>
    <w:rsid w:val="000B40B5"/>
    <w:rsid w:val="000B42A3"/>
    <w:rsid w:val="000B57B2"/>
    <w:rsid w:val="000B64FD"/>
    <w:rsid w:val="000C2237"/>
    <w:rsid w:val="000C3FE7"/>
    <w:rsid w:val="000D3787"/>
    <w:rsid w:val="000D47FF"/>
    <w:rsid w:val="000D4BF5"/>
    <w:rsid w:val="000D6EA8"/>
    <w:rsid w:val="000E2A95"/>
    <w:rsid w:val="000E4C8C"/>
    <w:rsid w:val="000E6764"/>
    <w:rsid w:val="000E6B44"/>
    <w:rsid w:val="000E7326"/>
    <w:rsid w:val="000F1A9C"/>
    <w:rsid w:val="000F306B"/>
    <w:rsid w:val="000F3235"/>
    <w:rsid w:val="000F6EE9"/>
    <w:rsid w:val="000F7B5F"/>
    <w:rsid w:val="00100140"/>
    <w:rsid w:val="001032BD"/>
    <w:rsid w:val="0010639F"/>
    <w:rsid w:val="00111FD0"/>
    <w:rsid w:val="00115947"/>
    <w:rsid w:val="00122A06"/>
    <w:rsid w:val="001230E4"/>
    <w:rsid w:val="001315A4"/>
    <w:rsid w:val="00132FC2"/>
    <w:rsid w:val="001355F6"/>
    <w:rsid w:val="001370D8"/>
    <w:rsid w:val="0014035F"/>
    <w:rsid w:val="001441BE"/>
    <w:rsid w:val="00146BEC"/>
    <w:rsid w:val="00150D57"/>
    <w:rsid w:val="00152511"/>
    <w:rsid w:val="00154B5A"/>
    <w:rsid w:val="00155DCF"/>
    <w:rsid w:val="0015760D"/>
    <w:rsid w:val="0016270C"/>
    <w:rsid w:val="001653EA"/>
    <w:rsid w:val="00166EF9"/>
    <w:rsid w:val="00167ABD"/>
    <w:rsid w:val="001754DB"/>
    <w:rsid w:val="00181A8B"/>
    <w:rsid w:val="00185942"/>
    <w:rsid w:val="00191D76"/>
    <w:rsid w:val="00196E0D"/>
    <w:rsid w:val="00197220"/>
    <w:rsid w:val="00197B03"/>
    <w:rsid w:val="001A01C6"/>
    <w:rsid w:val="001A0404"/>
    <w:rsid w:val="001A2AFD"/>
    <w:rsid w:val="001A34A6"/>
    <w:rsid w:val="001A492A"/>
    <w:rsid w:val="001A62B5"/>
    <w:rsid w:val="001B05FE"/>
    <w:rsid w:val="001B2BE8"/>
    <w:rsid w:val="001B36F9"/>
    <w:rsid w:val="001B5A01"/>
    <w:rsid w:val="001B7CF9"/>
    <w:rsid w:val="001C18AE"/>
    <w:rsid w:val="001C1C2C"/>
    <w:rsid w:val="001C2AA2"/>
    <w:rsid w:val="001C5243"/>
    <w:rsid w:val="001C52B8"/>
    <w:rsid w:val="001C62BB"/>
    <w:rsid w:val="001C71FA"/>
    <w:rsid w:val="001D0E8D"/>
    <w:rsid w:val="001D3C09"/>
    <w:rsid w:val="001E004E"/>
    <w:rsid w:val="001E0DBD"/>
    <w:rsid w:val="001E127A"/>
    <w:rsid w:val="001E5E7C"/>
    <w:rsid w:val="001F2A96"/>
    <w:rsid w:val="001F3CFC"/>
    <w:rsid w:val="001F433D"/>
    <w:rsid w:val="001F6F7F"/>
    <w:rsid w:val="001F71FE"/>
    <w:rsid w:val="001F75CC"/>
    <w:rsid w:val="00201788"/>
    <w:rsid w:val="002051CC"/>
    <w:rsid w:val="00211977"/>
    <w:rsid w:val="00214769"/>
    <w:rsid w:val="0021488C"/>
    <w:rsid w:val="00214A9E"/>
    <w:rsid w:val="00214F5E"/>
    <w:rsid w:val="00222213"/>
    <w:rsid w:val="00222288"/>
    <w:rsid w:val="00225586"/>
    <w:rsid w:val="00230B53"/>
    <w:rsid w:val="002352F3"/>
    <w:rsid w:val="00237E94"/>
    <w:rsid w:val="00241AEC"/>
    <w:rsid w:val="00244D91"/>
    <w:rsid w:val="00246EC9"/>
    <w:rsid w:val="00250D81"/>
    <w:rsid w:val="00255012"/>
    <w:rsid w:val="00256CE6"/>
    <w:rsid w:val="00257E9A"/>
    <w:rsid w:val="00257FB9"/>
    <w:rsid w:val="00261AFA"/>
    <w:rsid w:val="0026270C"/>
    <w:rsid w:val="00265020"/>
    <w:rsid w:val="00275002"/>
    <w:rsid w:val="00277557"/>
    <w:rsid w:val="00282989"/>
    <w:rsid w:val="0028340D"/>
    <w:rsid w:val="0029127E"/>
    <w:rsid w:val="00292166"/>
    <w:rsid w:val="00294F17"/>
    <w:rsid w:val="0029592A"/>
    <w:rsid w:val="002A4C15"/>
    <w:rsid w:val="002A59AE"/>
    <w:rsid w:val="002A76EB"/>
    <w:rsid w:val="002A7712"/>
    <w:rsid w:val="002B3C81"/>
    <w:rsid w:val="002C3943"/>
    <w:rsid w:val="002C5FA4"/>
    <w:rsid w:val="002C6F26"/>
    <w:rsid w:val="002D0B7A"/>
    <w:rsid w:val="002D1850"/>
    <w:rsid w:val="002D1967"/>
    <w:rsid w:val="002D1A54"/>
    <w:rsid w:val="002D23F4"/>
    <w:rsid w:val="002D2998"/>
    <w:rsid w:val="002D5CEA"/>
    <w:rsid w:val="002D6095"/>
    <w:rsid w:val="002D78B5"/>
    <w:rsid w:val="002D7BBB"/>
    <w:rsid w:val="002E0270"/>
    <w:rsid w:val="002E1121"/>
    <w:rsid w:val="002E123E"/>
    <w:rsid w:val="002E3EEF"/>
    <w:rsid w:val="002E4CCE"/>
    <w:rsid w:val="002E5778"/>
    <w:rsid w:val="002F4630"/>
    <w:rsid w:val="003002F6"/>
    <w:rsid w:val="0030065C"/>
    <w:rsid w:val="0030206A"/>
    <w:rsid w:val="00303B3A"/>
    <w:rsid w:val="00313F54"/>
    <w:rsid w:val="00316467"/>
    <w:rsid w:val="003172EB"/>
    <w:rsid w:val="00322DB9"/>
    <w:rsid w:val="0032491A"/>
    <w:rsid w:val="003270E1"/>
    <w:rsid w:val="00333C17"/>
    <w:rsid w:val="0034176E"/>
    <w:rsid w:val="00342B37"/>
    <w:rsid w:val="00342FE6"/>
    <w:rsid w:val="00346AA8"/>
    <w:rsid w:val="00346F9B"/>
    <w:rsid w:val="00347B13"/>
    <w:rsid w:val="00347EF0"/>
    <w:rsid w:val="003507A7"/>
    <w:rsid w:val="0036216C"/>
    <w:rsid w:val="00367037"/>
    <w:rsid w:val="003708C9"/>
    <w:rsid w:val="003713B3"/>
    <w:rsid w:val="00377C52"/>
    <w:rsid w:val="003807F8"/>
    <w:rsid w:val="00380F44"/>
    <w:rsid w:val="0038700E"/>
    <w:rsid w:val="00391109"/>
    <w:rsid w:val="003924B4"/>
    <w:rsid w:val="003925C7"/>
    <w:rsid w:val="00392F18"/>
    <w:rsid w:val="0039338A"/>
    <w:rsid w:val="00395C23"/>
    <w:rsid w:val="00397D30"/>
    <w:rsid w:val="003A0F1A"/>
    <w:rsid w:val="003A3FC2"/>
    <w:rsid w:val="003A4E2A"/>
    <w:rsid w:val="003A521D"/>
    <w:rsid w:val="003A565B"/>
    <w:rsid w:val="003A6036"/>
    <w:rsid w:val="003A69CE"/>
    <w:rsid w:val="003B17D0"/>
    <w:rsid w:val="003B183B"/>
    <w:rsid w:val="003B2E34"/>
    <w:rsid w:val="003C0AE4"/>
    <w:rsid w:val="003D1A2E"/>
    <w:rsid w:val="003D2138"/>
    <w:rsid w:val="003D6F75"/>
    <w:rsid w:val="003D7A4A"/>
    <w:rsid w:val="003E0C13"/>
    <w:rsid w:val="003E0E8B"/>
    <w:rsid w:val="003E1D2E"/>
    <w:rsid w:val="003E4BDB"/>
    <w:rsid w:val="003F05D7"/>
    <w:rsid w:val="003F5CCD"/>
    <w:rsid w:val="003F6B9F"/>
    <w:rsid w:val="004042E0"/>
    <w:rsid w:val="00404517"/>
    <w:rsid w:val="0040569E"/>
    <w:rsid w:val="004108EB"/>
    <w:rsid w:val="0041344E"/>
    <w:rsid w:val="0041367F"/>
    <w:rsid w:val="004136DE"/>
    <w:rsid w:val="00414996"/>
    <w:rsid w:val="00417D07"/>
    <w:rsid w:val="004201BE"/>
    <w:rsid w:val="004205B6"/>
    <w:rsid w:val="0042150A"/>
    <w:rsid w:val="0042242D"/>
    <w:rsid w:val="00427158"/>
    <w:rsid w:val="00430909"/>
    <w:rsid w:val="00431C2C"/>
    <w:rsid w:val="00433D39"/>
    <w:rsid w:val="004349DA"/>
    <w:rsid w:val="004350D6"/>
    <w:rsid w:val="00435932"/>
    <w:rsid w:val="0044144C"/>
    <w:rsid w:val="004436D9"/>
    <w:rsid w:val="0044561F"/>
    <w:rsid w:val="004562CD"/>
    <w:rsid w:val="00467444"/>
    <w:rsid w:val="0047303F"/>
    <w:rsid w:val="00477DA7"/>
    <w:rsid w:val="00482DD6"/>
    <w:rsid w:val="0048381D"/>
    <w:rsid w:val="00484A8F"/>
    <w:rsid w:val="00496E6B"/>
    <w:rsid w:val="00496FC3"/>
    <w:rsid w:val="004B736E"/>
    <w:rsid w:val="004C02EB"/>
    <w:rsid w:val="004C5DAE"/>
    <w:rsid w:val="004D0EF0"/>
    <w:rsid w:val="004D1A1B"/>
    <w:rsid w:val="004D1D08"/>
    <w:rsid w:val="004D319E"/>
    <w:rsid w:val="004D39F0"/>
    <w:rsid w:val="004D3E7E"/>
    <w:rsid w:val="004D52BB"/>
    <w:rsid w:val="004D66B4"/>
    <w:rsid w:val="004D7425"/>
    <w:rsid w:val="004D7C99"/>
    <w:rsid w:val="004E00A1"/>
    <w:rsid w:val="004E4FE0"/>
    <w:rsid w:val="004E53E8"/>
    <w:rsid w:val="004E5A8D"/>
    <w:rsid w:val="00502B53"/>
    <w:rsid w:val="00502D5A"/>
    <w:rsid w:val="0051110B"/>
    <w:rsid w:val="00512279"/>
    <w:rsid w:val="00515562"/>
    <w:rsid w:val="00517556"/>
    <w:rsid w:val="005279C1"/>
    <w:rsid w:val="00527DDC"/>
    <w:rsid w:val="00531232"/>
    <w:rsid w:val="00532581"/>
    <w:rsid w:val="00535DB5"/>
    <w:rsid w:val="0054160D"/>
    <w:rsid w:val="0054475E"/>
    <w:rsid w:val="005504B5"/>
    <w:rsid w:val="00552ED3"/>
    <w:rsid w:val="005553E3"/>
    <w:rsid w:val="00563130"/>
    <w:rsid w:val="00563636"/>
    <w:rsid w:val="005643D8"/>
    <w:rsid w:val="0056540F"/>
    <w:rsid w:val="00575D32"/>
    <w:rsid w:val="00576AD9"/>
    <w:rsid w:val="00582B38"/>
    <w:rsid w:val="00595485"/>
    <w:rsid w:val="0059728C"/>
    <w:rsid w:val="005A1B52"/>
    <w:rsid w:val="005A41F0"/>
    <w:rsid w:val="005A46FF"/>
    <w:rsid w:val="005B1D53"/>
    <w:rsid w:val="005B4D4B"/>
    <w:rsid w:val="005C15AD"/>
    <w:rsid w:val="005C2991"/>
    <w:rsid w:val="005C2BE2"/>
    <w:rsid w:val="005C52CE"/>
    <w:rsid w:val="005C540B"/>
    <w:rsid w:val="005C6C3C"/>
    <w:rsid w:val="005D0FFB"/>
    <w:rsid w:val="005D232E"/>
    <w:rsid w:val="005E748F"/>
    <w:rsid w:val="005F0F87"/>
    <w:rsid w:val="005F14AF"/>
    <w:rsid w:val="005F3024"/>
    <w:rsid w:val="005F3554"/>
    <w:rsid w:val="005F40F0"/>
    <w:rsid w:val="005F5201"/>
    <w:rsid w:val="005F5E93"/>
    <w:rsid w:val="00601B84"/>
    <w:rsid w:val="006028C5"/>
    <w:rsid w:val="00602EE1"/>
    <w:rsid w:val="00610BAC"/>
    <w:rsid w:val="00617874"/>
    <w:rsid w:val="00621A50"/>
    <w:rsid w:val="00625728"/>
    <w:rsid w:val="0062645E"/>
    <w:rsid w:val="006378AE"/>
    <w:rsid w:val="00642360"/>
    <w:rsid w:val="00643342"/>
    <w:rsid w:val="006446DC"/>
    <w:rsid w:val="006459A8"/>
    <w:rsid w:val="00647A91"/>
    <w:rsid w:val="00647EA3"/>
    <w:rsid w:val="00650975"/>
    <w:rsid w:val="00651EAE"/>
    <w:rsid w:val="006527E4"/>
    <w:rsid w:val="006529D3"/>
    <w:rsid w:val="00655C9A"/>
    <w:rsid w:val="00660E10"/>
    <w:rsid w:val="00661998"/>
    <w:rsid w:val="006625C5"/>
    <w:rsid w:val="0066380B"/>
    <w:rsid w:val="00664E51"/>
    <w:rsid w:val="00664F4F"/>
    <w:rsid w:val="0066743C"/>
    <w:rsid w:val="00667591"/>
    <w:rsid w:val="00671F9C"/>
    <w:rsid w:val="00672F31"/>
    <w:rsid w:val="00676CDA"/>
    <w:rsid w:val="00683443"/>
    <w:rsid w:val="00691165"/>
    <w:rsid w:val="00691846"/>
    <w:rsid w:val="00692052"/>
    <w:rsid w:val="00694218"/>
    <w:rsid w:val="006A58C9"/>
    <w:rsid w:val="006B34BC"/>
    <w:rsid w:val="006B47E3"/>
    <w:rsid w:val="006B48F4"/>
    <w:rsid w:val="006B5271"/>
    <w:rsid w:val="006B6EC4"/>
    <w:rsid w:val="006C0637"/>
    <w:rsid w:val="006C49B6"/>
    <w:rsid w:val="006C7DD7"/>
    <w:rsid w:val="006D2057"/>
    <w:rsid w:val="006D27BF"/>
    <w:rsid w:val="006D4006"/>
    <w:rsid w:val="006E22BB"/>
    <w:rsid w:val="006E35E6"/>
    <w:rsid w:val="006E4126"/>
    <w:rsid w:val="006F00AF"/>
    <w:rsid w:val="006F5173"/>
    <w:rsid w:val="006F6C4F"/>
    <w:rsid w:val="006F7552"/>
    <w:rsid w:val="0070177D"/>
    <w:rsid w:val="00701D9F"/>
    <w:rsid w:val="00702205"/>
    <w:rsid w:val="007069A0"/>
    <w:rsid w:val="007075A0"/>
    <w:rsid w:val="0071052D"/>
    <w:rsid w:val="00716B24"/>
    <w:rsid w:val="00716CD5"/>
    <w:rsid w:val="007214E3"/>
    <w:rsid w:val="00727ADD"/>
    <w:rsid w:val="00730C72"/>
    <w:rsid w:val="00732A76"/>
    <w:rsid w:val="00736375"/>
    <w:rsid w:val="007428FD"/>
    <w:rsid w:val="00751794"/>
    <w:rsid w:val="00755FEB"/>
    <w:rsid w:val="00757775"/>
    <w:rsid w:val="007666D3"/>
    <w:rsid w:val="007746B2"/>
    <w:rsid w:val="007853BF"/>
    <w:rsid w:val="0078637E"/>
    <w:rsid w:val="0079172C"/>
    <w:rsid w:val="007920C8"/>
    <w:rsid w:val="007947C0"/>
    <w:rsid w:val="00794A66"/>
    <w:rsid w:val="00794C68"/>
    <w:rsid w:val="00795414"/>
    <w:rsid w:val="00796E5A"/>
    <w:rsid w:val="007A556E"/>
    <w:rsid w:val="007A6028"/>
    <w:rsid w:val="007A67A8"/>
    <w:rsid w:val="007B0C76"/>
    <w:rsid w:val="007C19D1"/>
    <w:rsid w:val="007C4930"/>
    <w:rsid w:val="007C76D9"/>
    <w:rsid w:val="007C78D5"/>
    <w:rsid w:val="007D46B5"/>
    <w:rsid w:val="007D509D"/>
    <w:rsid w:val="007D73FF"/>
    <w:rsid w:val="007D7D61"/>
    <w:rsid w:val="007E4E2D"/>
    <w:rsid w:val="007E7D5D"/>
    <w:rsid w:val="007F031B"/>
    <w:rsid w:val="007F0BA5"/>
    <w:rsid w:val="007F0E49"/>
    <w:rsid w:val="007F2FE7"/>
    <w:rsid w:val="007F4AE1"/>
    <w:rsid w:val="00805CEB"/>
    <w:rsid w:val="00810F27"/>
    <w:rsid w:val="008136F8"/>
    <w:rsid w:val="008137DA"/>
    <w:rsid w:val="00815704"/>
    <w:rsid w:val="00815B69"/>
    <w:rsid w:val="00817F31"/>
    <w:rsid w:val="0082417A"/>
    <w:rsid w:val="00826678"/>
    <w:rsid w:val="008278CA"/>
    <w:rsid w:val="00830FAA"/>
    <w:rsid w:val="00833DDA"/>
    <w:rsid w:val="0083690A"/>
    <w:rsid w:val="00837411"/>
    <w:rsid w:val="0084456C"/>
    <w:rsid w:val="008507C1"/>
    <w:rsid w:val="00850C9A"/>
    <w:rsid w:val="008512BE"/>
    <w:rsid w:val="00852A9D"/>
    <w:rsid w:val="00857A32"/>
    <w:rsid w:val="00857E12"/>
    <w:rsid w:val="00861D59"/>
    <w:rsid w:val="0086276E"/>
    <w:rsid w:val="00863C13"/>
    <w:rsid w:val="00872942"/>
    <w:rsid w:val="0087348B"/>
    <w:rsid w:val="00876265"/>
    <w:rsid w:val="0088005A"/>
    <w:rsid w:val="00883BAA"/>
    <w:rsid w:val="00884F46"/>
    <w:rsid w:val="00885B47"/>
    <w:rsid w:val="008877F3"/>
    <w:rsid w:val="00890BDA"/>
    <w:rsid w:val="00893419"/>
    <w:rsid w:val="00893DDD"/>
    <w:rsid w:val="008A163C"/>
    <w:rsid w:val="008A311B"/>
    <w:rsid w:val="008A3A98"/>
    <w:rsid w:val="008A5582"/>
    <w:rsid w:val="008B0338"/>
    <w:rsid w:val="008B1DD4"/>
    <w:rsid w:val="008B1F3E"/>
    <w:rsid w:val="008B4C6D"/>
    <w:rsid w:val="008B5773"/>
    <w:rsid w:val="008B5813"/>
    <w:rsid w:val="008C04DC"/>
    <w:rsid w:val="008C24F0"/>
    <w:rsid w:val="008C416B"/>
    <w:rsid w:val="008C50C3"/>
    <w:rsid w:val="008C5DE6"/>
    <w:rsid w:val="008C6670"/>
    <w:rsid w:val="008D15E4"/>
    <w:rsid w:val="008D5D09"/>
    <w:rsid w:val="008D7293"/>
    <w:rsid w:val="008D7460"/>
    <w:rsid w:val="008E0ACE"/>
    <w:rsid w:val="008E171D"/>
    <w:rsid w:val="008E5700"/>
    <w:rsid w:val="008E5BB8"/>
    <w:rsid w:val="008E6698"/>
    <w:rsid w:val="008E7534"/>
    <w:rsid w:val="008E77C4"/>
    <w:rsid w:val="008F2E1B"/>
    <w:rsid w:val="008F4940"/>
    <w:rsid w:val="008F6540"/>
    <w:rsid w:val="009025CE"/>
    <w:rsid w:val="00903687"/>
    <w:rsid w:val="00912E8E"/>
    <w:rsid w:val="0092118F"/>
    <w:rsid w:val="00925037"/>
    <w:rsid w:val="00930B76"/>
    <w:rsid w:val="00930D89"/>
    <w:rsid w:val="0093182B"/>
    <w:rsid w:val="00932B23"/>
    <w:rsid w:val="009340A6"/>
    <w:rsid w:val="00937C31"/>
    <w:rsid w:val="00945975"/>
    <w:rsid w:val="009479C4"/>
    <w:rsid w:val="00947F92"/>
    <w:rsid w:val="009532D7"/>
    <w:rsid w:val="00954505"/>
    <w:rsid w:val="00957735"/>
    <w:rsid w:val="00960382"/>
    <w:rsid w:val="00961F5F"/>
    <w:rsid w:val="0097000D"/>
    <w:rsid w:val="00971AB3"/>
    <w:rsid w:val="009811EC"/>
    <w:rsid w:val="00981461"/>
    <w:rsid w:val="009829E7"/>
    <w:rsid w:val="009877B8"/>
    <w:rsid w:val="0099151E"/>
    <w:rsid w:val="00991709"/>
    <w:rsid w:val="009978F6"/>
    <w:rsid w:val="009A5A62"/>
    <w:rsid w:val="009B15F4"/>
    <w:rsid w:val="009B57A9"/>
    <w:rsid w:val="009B644A"/>
    <w:rsid w:val="009C0F89"/>
    <w:rsid w:val="009C2C11"/>
    <w:rsid w:val="009C71A1"/>
    <w:rsid w:val="009C799F"/>
    <w:rsid w:val="009D2B41"/>
    <w:rsid w:val="009D49CC"/>
    <w:rsid w:val="009E12FC"/>
    <w:rsid w:val="009E3C14"/>
    <w:rsid w:val="009E4B74"/>
    <w:rsid w:val="009F0CB9"/>
    <w:rsid w:val="009F335C"/>
    <w:rsid w:val="009F4965"/>
    <w:rsid w:val="009F5CB5"/>
    <w:rsid w:val="00A020F9"/>
    <w:rsid w:val="00A035F5"/>
    <w:rsid w:val="00A043AD"/>
    <w:rsid w:val="00A045C6"/>
    <w:rsid w:val="00A0478A"/>
    <w:rsid w:val="00A14AF4"/>
    <w:rsid w:val="00A177E8"/>
    <w:rsid w:val="00A2256B"/>
    <w:rsid w:val="00A24FEC"/>
    <w:rsid w:val="00A31B92"/>
    <w:rsid w:val="00A323CF"/>
    <w:rsid w:val="00A35B37"/>
    <w:rsid w:val="00A451E9"/>
    <w:rsid w:val="00A463E9"/>
    <w:rsid w:val="00A4690F"/>
    <w:rsid w:val="00A46D42"/>
    <w:rsid w:val="00A53974"/>
    <w:rsid w:val="00A56F7E"/>
    <w:rsid w:val="00A614A3"/>
    <w:rsid w:val="00A67467"/>
    <w:rsid w:val="00A67A4A"/>
    <w:rsid w:val="00A72AB2"/>
    <w:rsid w:val="00A73388"/>
    <w:rsid w:val="00A773CC"/>
    <w:rsid w:val="00A8129F"/>
    <w:rsid w:val="00A818A4"/>
    <w:rsid w:val="00A82292"/>
    <w:rsid w:val="00A82958"/>
    <w:rsid w:val="00A84DE9"/>
    <w:rsid w:val="00A860DE"/>
    <w:rsid w:val="00A8724B"/>
    <w:rsid w:val="00A914C0"/>
    <w:rsid w:val="00A91A0D"/>
    <w:rsid w:val="00A91AFE"/>
    <w:rsid w:val="00A92743"/>
    <w:rsid w:val="00A931DB"/>
    <w:rsid w:val="00A94E96"/>
    <w:rsid w:val="00A962B4"/>
    <w:rsid w:val="00AA0705"/>
    <w:rsid w:val="00AA2F7C"/>
    <w:rsid w:val="00AA3F76"/>
    <w:rsid w:val="00AA716E"/>
    <w:rsid w:val="00AB2A90"/>
    <w:rsid w:val="00AB3F3A"/>
    <w:rsid w:val="00AB4ECC"/>
    <w:rsid w:val="00AD0C44"/>
    <w:rsid w:val="00AD1258"/>
    <w:rsid w:val="00AE1787"/>
    <w:rsid w:val="00AE42E0"/>
    <w:rsid w:val="00AF0586"/>
    <w:rsid w:val="00AF1D6E"/>
    <w:rsid w:val="00B04D7B"/>
    <w:rsid w:val="00B0743C"/>
    <w:rsid w:val="00B07A2B"/>
    <w:rsid w:val="00B21609"/>
    <w:rsid w:val="00B22B4C"/>
    <w:rsid w:val="00B2332A"/>
    <w:rsid w:val="00B31A1C"/>
    <w:rsid w:val="00B34752"/>
    <w:rsid w:val="00B3606E"/>
    <w:rsid w:val="00B3739F"/>
    <w:rsid w:val="00B44929"/>
    <w:rsid w:val="00B46447"/>
    <w:rsid w:val="00B46A68"/>
    <w:rsid w:val="00B52043"/>
    <w:rsid w:val="00B552CB"/>
    <w:rsid w:val="00B57E72"/>
    <w:rsid w:val="00B611D7"/>
    <w:rsid w:val="00B63FFB"/>
    <w:rsid w:val="00B65EEE"/>
    <w:rsid w:val="00B66219"/>
    <w:rsid w:val="00B66A21"/>
    <w:rsid w:val="00B71A6F"/>
    <w:rsid w:val="00B7279F"/>
    <w:rsid w:val="00B73184"/>
    <w:rsid w:val="00B74A05"/>
    <w:rsid w:val="00B80CD6"/>
    <w:rsid w:val="00B824B1"/>
    <w:rsid w:val="00B838F9"/>
    <w:rsid w:val="00B83D85"/>
    <w:rsid w:val="00B83E26"/>
    <w:rsid w:val="00B85DE8"/>
    <w:rsid w:val="00B9253F"/>
    <w:rsid w:val="00B92BA3"/>
    <w:rsid w:val="00B935D7"/>
    <w:rsid w:val="00BA082B"/>
    <w:rsid w:val="00BB004B"/>
    <w:rsid w:val="00BB3430"/>
    <w:rsid w:val="00BB3B01"/>
    <w:rsid w:val="00BC6E37"/>
    <w:rsid w:val="00BC7D6C"/>
    <w:rsid w:val="00BD0C9B"/>
    <w:rsid w:val="00BD1529"/>
    <w:rsid w:val="00BD3784"/>
    <w:rsid w:val="00BD424B"/>
    <w:rsid w:val="00BD4CDC"/>
    <w:rsid w:val="00BD66AA"/>
    <w:rsid w:val="00BD6B6D"/>
    <w:rsid w:val="00BE0CFF"/>
    <w:rsid w:val="00BE2BBD"/>
    <w:rsid w:val="00BE2BD6"/>
    <w:rsid w:val="00BE352A"/>
    <w:rsid w:val="00BE3562"/>
    <w:rsid w:val="00BE5DDD"/>
    <w:rsid w:val="00BE6972"/>
    <w:rsid w:val="00BE72A3"/>
    <w:rsid w:val="00BF00E3"/>
    <w:rsid w:val="00BF1350"/>
    <w:rsid w:val="00BF4057"/>
    <w:rsid w:val="00BF5C46"/>
    <w:rsid w:val="00C03E6A"/>
    <w:rsid w:val="00C045F2"/>
    <w:rsid w:val="00C06ED8"/>
    <w:rsid w:val="00C12E43"/>
    <w:rsid w:val="00C16191"/>
    <w:rsid w:val="00C23799"/>
    <w:rsid w:val="00C24BB7"/>
    <w:rsid w:val="00C27222"/>
    <w:rsid w:val="00C27982"/>
    <w:rsid w:val="00C30A08"/>
    <w:rsid w:val="00C315D9"/>
    <w:rsid w:val="00C31A91"/>
    <w:rsid w:val="00C410CC"/>
    <w:rsid w:val="00C430C9"/>
    <w:rsid w:val="00C55A13"/>
    <w:rsid w:val="00C55C6B"/>
    <w:rsid w:val="00C61E84"/>
    <w:rsid w:val="00C65FF4"/>
    <w:rsid w:val="00C70207"/>
    <w:rsid w:val="00C71069"/>
    <w:rsid w:val="00C731FB"/>
    <w:rsid w:val="00C742C1"/>
    <w:rsid w:val="00C7715E"/>
    <w:rsid w:val="00C77FA0"/>
    <w:rsid w:val="00C81552"/>
    <w:rsid w:val="00C81E54"/>
    <w:rsid w:val="00C82E0F"/>
    <w:rsid w:val="00C84327"/>
    <w:rsid w:val="00C91C46"/>
    <w:rsid w:val="00C9503D"/>
    <w:rsid w:val="00C956B7"/>
    <w:rsid w:val="00C97CF8"/>
    <w:rsid w:val="00CA7272"/>
    <w:rsid w:val="00CB1C1D"/>
    <w:rsid w:val="00CB6928"/>
    <w:rsid w:val="00CB6E1D"/>
    <w:rsid w:val="00CC36FB"/>
    <w:rsid w:val="00CC64DD"/>
    <w:rsid w:val="00CC76A5"/>
    <w:rsid w:val="00CD6ED3"/>
    <w:rsid w:val="00CE1ACE"/>
    <w:rsid w:val="00CE22C0"/>
    <w:rsid w:val="00CE3215"/>
    <w:rsid w:val="00CE332C"/>
    <w:rsid w:val="00CE40CA"/>
    <w:rsid w:val="00CE4CFC"/>
    <w:rsid w:val="00CE61ED"/>
    <w:rsid w:val="00CE7689"/>
    <w:rsid w:val="00CF285A"/>
    <w:rsid w:val="00CF3E9A"/>
    <w:rsid w:val="00CF6B76"/>
    <w:rsid w:val="00D0096F"/>
    <w:rsid w:val="00D0686D"/>
    <w:rsid w:val="00D07A75"/>
    <w:rsid w:val="00D10854"/>
    <w:rsid w:val="00D20FAE"/>
    <w:rsid w:val="00D212D6"/>
    <w:rsid w:val="00D2760F"/>
    <w:rsid w:val="00D30F48"/>
    <w:rsid w:val="00D31100"/>
    <w:rsid w:val="00D33768"/>
    <w:rsid w:val="00D37E7A"/>
    <w:rsid w:val="00D40002"/>
    <w:rsid w:val="00D41403"/>
    <w:rsid w:val="00D414E9"/>
    <w:rsid w:val="00D4523B"/>
    <w:rsid w:val="00D461E2"/>
    <w:rsid w:val="00D46DA0"/>
    <w:rsid w:val="00D47954"/>
    <w:rsid w:val="00D47AF8"/>
    <w:rsid w:val="00D541BD"/>
    <w:rsid w:val="00D61EC9"/>
    <w:rsid w:val="00D636B6"/>
    <w:rsid w:val="00D65FF4"/>
    <w:rsid w:val="00D70C75"/>
    <w:rsid w:val="00D72424"/>
    <w:rsid w:val="00D80491"/>
    <w:rsid w:val="00D816BA"/>
    <w:rsid w:val="00D85092"/>
    <w:rsid w:val="00D8556E"/>
    <w:rsid w:val="00D8573E"/>
    <w:rsid w:val="00D86195"/>
    <w:rsid w:val="00D86E6E"/>
    <w:rsid w:val="00D906E4"/>
    <w:rsid w:val="00D90DF0"/>
    <w:rsid w:val="00D94E20"/>
    <w:rsid w:val="00D952F8"/>
    <w:rsid w:val="00D962BD"/>
    <w:rsid w:val="00DA28B9"/>
    <w:rsid w:val="00DA2A2F"/>
    <w:rsid w:val="00DB7227"/>
    <w:rsid w:val="00DC0D56"/>
    <w:rsid w:val="00DC1581"/>
    <w:rsid w:val="00DC3F26"/>
    <w:rsid w:val="00DC61DA"/>
    <w:rsid w:val="00DD08FF"/>
    <w:rsid w:val="00DD2FBE"/>
    <w:rsid w:val="00DD555E"/>
    <w:rsid w:val="00DE2489"/>
    <w:rsid w:val="00DE4519"/>
    <w:rsid w:val="00DF2B47"/>
    <w:rsid w:val="00DF607C"/>
    <w:rsid w:val="00DF6B8E"/>
    <w:rsid w:val="00E0073A"/>
    <w:rsid w:val="00E03C31"/>
    <w:rsid w:val="00E0653C"/>
    <w:rsid w:val="00E1206F"/>
    <w:rsid w:val="00E135B8"/>
    <w:rsid w:val="00E15756"/>
    <w:rsid w:val="00E17309"/>
    <w:rsid w:val="00E22F50"/>
    <w:rsid w:val="00E27660"/>
    <w:rsid w:val="00E327E3"/>
    <w:rsid w:val="00E33299"/>
    <w:rsid w:val="00E35B3B"/>
    <w:rsid w:val="00E40528"/>
    <w:rsid w:val="00E4227B"/>
    <w:rsid w:val="00E426BB"/>
    <w:rsid w:val="00E51DC5"/>
    <w:rsid w:val="00E54D97"/>
    <w:rsid w:val="00E605F2"/>
    <w:rsid w:val="00E658D1"/>
    <w:rsid w:val="00E6648F"/>
    <w:rsid w:val="00E665B1"/>
    <w:rsid w:val="00E71EAC"/>
    <w:rsid w:val="00E72F1B"/>
    <w:rsid w:val="00E74316"/>
    <w:rsid w:val="00E8200B"/>
    <w:rsid w:val="00E90AD9"/>
    <w:rsid w:val="00E91B99"/>
    <w:rsid w:val="00E9310E"/>
    <w:rsid w:val="00E95B47"/>
    <w:rsid w:val="00EA4FC2"/>
    <w:rsid w:val="00EA7163"/>
    <w:rsid w:val="00EB3615"/>
    <w:rsid w:val="00EB3E0B"/>
    <w:rsid w:val="00EC1DC6"/>
    <w:rsid w:val="00EC7A57"/>
    <w:rsid w:val="00ED1042"/>
    <w:rsid w:val="00ED31BA"/>
    <w:rsid w:val="00ED4255"/>
    <w:rsid w:val="00ED6806"/>
    <w:rsid w:val="00ED74DF"/>
    <w:rsid w:val="00EE73E9"/>
    <w:rsid w:val="00EF3828"/>
    <w:rsid w:val="00EF542C"/>
    <w:rsid w:val="00F0115F"/>
    <w:rsid w:val="00F01E10"/>
    <w:rsid w:val="00F0227F"/>
    <w:rsid w:val="00F035D5"/>
    <w:rsid w:val="00F064EB"/>
    <w:rsid w:val="00F104B1"/>
    <w:rsid w:val="00F10A43"/>
    <w:rsid w:val="00F12ACC"/>
    <w:rsid w:val="00F23B22"/>
    <w:rsid w:val="00F2647E"/>
    <w:rsid w:val="00F27DFB"/>
    <w:rsid w:val="00F32D6B"/>
    <w:rsid w:val="00F33415"/>
    <w:rsid w:val="00F34759"/>
    <w:rsid w:val="00F3519D"/>
    <w:rsid w:val="00F3618E"/>
    <w:rsid w:val="00F42A8C"/>
    <w:rsid w:val="00F43B96"/>
    <w:rsid w:val="00F44399"/>
    <w:rsid w:val="00F4476D"/>
    <w:rsid w:val="00F45EE9"/>
    <w:rsid w:val="00F47D6C"/>
    <w:rsid w:val="00F51570"/>
    <w:rsid w:val="00F52089"/>
    <w:rsid w:val="00F5450E"/>
    <w:rsid w:val="00F55088"/>
    <w:rsid w:val="00F55618"/>
    <w:rsid w:val="00F5641A"/>
    <w:rsid w:val="00F60462"/>
    <w:rsid w:val="00F60DE1"/>
    <w:rsid w:val="00F60EB8"/>
    <w:rsid w:val="00F62832"/>
    <w:rsid w:val="00F6341E"/>
    <w:rsid w:val="00F63985"/>
    <w:rsid w:val="00F64C9F"/>
    <w:rsid w:val="00F65706"/>
    <w:rsid w:val="00F72CCB"/>
    <w:rsid w:val="00F7758E"/>
    <w:rsid w:val="00F820BE"/>
    <w:rsid w:val="00F87CBB"/>
    <w:rsid w:val="00F9168F"/>
    <w:rsid w:val="00F91FA3"/>
    <w:rsid w:val="00FA049D"/>
    <w:rsid w:val="00FA377E"/>
    <w:rsid w:val="00FA503C"/>
    <w:rsid w:val="00FA6A14"/>
    <w:rsid w:val="00FA71C4"/>
    <w:rsid w:val="00FA7452"/>
    <w:rsid w:val="00FB0136"/>
    <w:rsid w:val="00FB07C8"/>
    <w:rsid w:val="00FB0B2B"/>
    <w:rsid w:val="00FB145C"/>
    <w:rsid w:val="00FB315A"/>
    <w:rsid w:val="00FC5072"/>
    <w:rsid w:val="00FC5C04"/>
    <w:rsid w:val="00FC6F4E"/>
    <w:rsid w:val="00FC7338"/>
    <w:rsid w:val="00FD0920"/>
    <w:rsid w:val="00FD1558"/>
    <w:rsid w:val="00FD1E6A"/>
    <w:rsid w:val="00FD462D"/>
    <w:rsid w:val="00FD46B9"/>
    <w:rsid w:val="00FD5FD7"/>
    <w:rsid w:val="00FD6768"/>
    <w:rsid w:val="00FD73C5"/>
    <w:rsid w:val="00FE300A"/>
    <w:rsid w:val="00FE58B3"/>
    <w:rsid w:val="00FE646F"/>
    <w:rsid w:val="1CFFD270"/>
    <w:rsid w:val="1E11504C"/>
    <w:rsid w:val="2BD94144"/>
    <w:rsid w:val="2E671889"/>
    <w:rsid w:val="346C4990"/>
    <w:rsid w:val="38BDB899"/>
    <w:rsid w:val="42F251FB"/>
    <w:rsid w:val="4BE83D2E"/>
    <w:rsid w:val="5FCECC8F"/>
    <w:rsid w:val="69D92C32"/>
    <w:rsid w:val="74F9F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2198D"/>
  <w15:docId w15:val="{2DD10CA1-DEB5-4262-8413-E082049C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B5F"/>
    <w:pPr>
      <w:spacing w:after="12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D7BBB"/>
    <w:pPr>
      <w:keepNext/>
      <w:keepLines/>
      <w:numPr>
        <w:numId w:val="27"/>
      </w:numPr>
      <w:spacing w:before="36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811EC"/>
    <w:pPr>
      <w:keepNext/>
      <w:keepLines/>
      <w:numPr>
        <w:ilvl w:val="1"/>
        <w:numId w:val="27"/>
      </w:numPr>
      <w:spacing w:before="240"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Overskrift2"/>
    <w:next w:val="Normal"/>
    <w:link w:val="Overskrift3Tegn"/>
    <w:uiPriority w:val="9"/>
    <w:unhideWhenUsed/>
    <w:qFormat/>
    <w:rsid w:val="00C24BB7"/>
    <w:pPr>
      <w:numPr>
        <w:ilvl w:val="2"/>
      </w:numPr>
      <w:outlineLvl w:val="2"/>
    </w:pPr>
    <w:rPr>
      <w:rFonts w:ascii="Arial" w:hAnsi="Arial" w:cs="Arial"/>
      <w:sz w:val="22"/>
      <w:szCs w:val="22"/>
      <w:lang w:val="nb-NO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numPr>
        <w:ilvl w:val="3"/>
        <w:numId w:val="27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numPr>
        <w:ilvl w:val="4"/>
        <w:numId w:val="27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numPr>
        <w:ilvl w:val="5"/>
        <w:numId w:val="27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A6028"/>
    <w:pPr>
      <w:keepNext/>
      <w:keepLines/>
      <w:numPr>
        <w:ilvl w:val="6"/>
        <w:numId w:val="2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3E4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A6028"/>
    <w:pPr>
      <w:keepNext/>
      <w:keepLines/>
      <w:numPr>
        <w:ilvl w:val="7"/>
        <w:numId w:val="2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A6028"/>
    <w:pPr>
      <w:keepNext/>
      <w:keepLines/>
      <w:numPr>
        <w:ilvl w:val="8"/>
        <w:numId w:val="2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B552CB"/>
    <w:pPr>
      <w:tabs>
        <w:tab w:val="left" w:pos="2552"/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B552CB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2D7BBB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811EC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24BB7"/>
    <w:rPr>
      <w:rFonts w:ascii="Arial" w:eastAsiaTheme="majorEastAsia" w:hAnsi="Arial" w:cs="Arial"/>
      <w:b/>
      <w:color w:val="000000" w:themeColor="text2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styleId="Undertittel">
    <w:name w:val="Subtitle"/>
    <w:basedOn w:val="Normal"/>
    <w:next w:val="Normal"/>
    <w:link w:val="UndertittelTegn"/>
    <w:uiPriority w:val="11"/>
    <w:qFormat/>
    <w:rsid w:val="00256CE6"/>
    <w:pPr>
      <w:numPr>
        <w:ilvl w:val="1"/>
      </w:numPr>
    </w:pPr>
    <w:rPr>
      <w:rFonts w:eastAsiaTheme="minorEastAsia"/>
      <w:b/>
      <w:color w:val="000000" w:themeColor="text1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56CE6"/>
    <w:rPr>
      <w:rFonts w:eastAsiaTheme="minorEastAsia"/>
      <w:b/>
      <w:color w:val="000000" w:themeColor="text1"/>
      <w:spacing w:val="15"/>
    </w:rPr>
  </w:style>
  <w:style w:type="paragraph" w:styleId="Tittel">
    <w:name w:val="Title"/>
    <w:basedOn w:val="Normal"/>
    <w:next w:val="Normal"/>
    <w:link w:val="TittelTegn"/>
    <w:uiPriority w:val="10"/>
    <w:qFormat/>
    <w:rsid w:val="00DE4519"/>
    <w:pPr>
      <w:spacing w:line="264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36"/>
      <w:szCs w:val="36"/>
    </w:rPr>
  </w:style>
  <w:style w:type="character" w:customStyle="1" w:styleId="TittelTegn">
    <w:name w:val="Tittel Tegn"/>
    <w:basedOn w:val="Standardskriftforavsnitt"/>
    <w:link w:val="Tittel"/>
    <w:uiPriority w:val="10"/>
    <w:rsid w:val="00DE4519"/>
    <w:rPr>
      <w:rFonts w:asciiTheme="majorHAnsi" w:eastAsiaTheme="majorEastAsia" w:hAnsiTheme="majorHAnsi" w:cstheme="majorBidi"/>
      <w:b/>
      <w:spacing w:val="-10"/>
      <w:kern w:val="28"/>
      <w:sz w:val="36"/>
      <w:szCs w:val="36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DE4519"/>
    <w:pPr>
      <w:pBdr>
        <w:bottom w:val="single" w:sz="4" w:space="1" w:color="auto"/>
      </w:pBdr>
      <w:spacing w:line="259" w:lineRule="auto"/>
      <w:outlineLvl w:val="9"/>
    </w:pPr>
    <w:rPr>
      <w:color w:val="000000" w:themeColor="text1"/>
      <w:szCs w:val="32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DE4519"/>
    <w:pPr>
      <w:spacing w:after="100" w:line="259" w:lineRule="auto"/>
      <w:ind w:left="220"/>
    </w:pPr>
    <w:rPr>
      <w:rFonts w:eastAsiaTheme="minorEastAsia" w:cs="Times New Roman"/>
      <w:sz w:val="2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DE4519"/>
    <w:pPr>
      <w:spacing w:after="100" w:line="259" w:lineRule="auto"/>
    </w:pPr>
    <w:rPr>
      <w:rFonts w:eastAsiaTheme="minorEastAsia" w:cs="Times New Roman"/>
      <w:sz w:val="22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DE4519"/>
    <w:pPr>
      <w:spacing w:after="100" w:line="259" w:lineRule="auto"/>
      <w:ind w:left="440"/>
    </w:pPr>
    <w:rPr>
      <w:rFonts w:eastAsiaTheme="minorEastAsia" w:cs="Times New Roman"/>
      <w:sz w:val="22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7715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7715E"/>
    <w:rPr>
      <w:rFonts w:ascii="Tahoma" w:hAnsi="Tahoma" w:cs="Tahoma"/>
      <w:sz w:val="16"/>
      <w:szCs w:val="16"/>
    </w:rPr>
  </w:style>
  <w:style w:type="character" w:customStyle="1" w:styleId="baec5a81-e4d6-4674-97f3-e9220f0136c1">
    <w:name w:val="baec5a81-e4d6-4674-97f3-e9220f0136c1"/>
    <w:basedOn w:val="Standardskriftforavsnitt"/>
    <w:rsid w:val="007F0E49"/>
  </w:style>
  <w:style w:type="paragraph" w:styleId="Fotnotetekst">
    <w:name w:val="footnote text"/>
    <w:basedOn w:val="Normal"/>
    <w:link w:val="FotnotetekstTegn"/>
    <w:uiPriority w:val="99"/>
    <w:semiHidden/>
    <w:unhideWhenUsed/>
    <w:rsid w:val="00392F1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92F18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392F18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semiHidden/>
    <w:rsid w:val="00392F18"/>
    <w:pPr>
      <w:spacing w:after="240" w:line="230" w:lineRule="atLeast"/>
    </w:pPr>
    <w:rPr>
      <w:rFonts w:ascii="Cambria" w:eastAsia="MS Mincho" w:hAnsi="Cambria" w:cs="Cambria"/>
      <w:sz w:val="22"/>
      <w:szCs w:val="20"/>
      <w:lang w:val="en-GB" w:eastAsia="fr-FR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92F18"/>
    <w:rPr>
      <w:rFonts w:ascii="Cambria" w:eastAsia="MS Mincho" w:hAnsi="Cambria" w:cs="Cambria"/>
      <w:szCs w:val="20"/>
      <w:lang w:val="en-GB" w:eastAsia="fr-FR"/>
    </w:rPr>
  </w:style>
  <w:style w:type="character" w:styleId="Merknadsreferanse">
    <w:name w:val="annotation reference"/>
    <w:uiPriority w:val="99"/>
    <w:semiHidden/>
    <w:rsid w:val="00392F18"/>
    <w:rPr>
      <w:noProof w:val="0"/>
      <w:sz w:val="18"/>
      <w:lang w:val="fr-FR"/>
    </w:rPr>
  </w:style>
  <w:style w:type="paragraph" w:customStyle="1" w:styleId="Tabelltittel">
    <w:name w:val="Tabelltittel"/>
    <w:basedOn w:val="Normal"/>
    <w:link w:val="TabelltittelTegn"/>
    <w:qFormat/>
    <w:rsid w:val="00392F18"/>
    <w:pPr>
      <w:spacing w:line="240" w:lineRule="auto"/>
      <w:jc w:val="center"/>
      <w:textAlignment w:val="baseline"/>
    </w:pPr>
    <w:rPr>
      <w:rFonts w:eastAsia="Times New Roman" w:cs="Times New Roman"/>
      <w:b/>
      <w:bCs/>
    </w:rPr>
  </w:style>
  <w:style w:type="character" w:customStyle="1" w:styleId="TabelltittelTegn">
    <w:name w:val="Tabelltittel Tegn"/>
    <w:basedOn w:val="Standardskriftforavsnitt"/>
    <w:link w:val="Tabelltittel"/>
    <w:rsid w:val="00392F18"/>
    <w:rPr>
      <w:rFonts w:eastAsia="Times New Roman" w:cs="Times New Roman"/>
      <w:b/>
      <w:bCs/>
      <w:sz w:val="21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92F18"/>
    <w:pPr>
      <w:spacing w:after="0" w:line="240" w:lineRule="auto"/>
    </w:pPr>
    <w:rPr>
      <w:rFonts w:asciiTheme="minorHAnsi" w:eastAsiaTheme="minorHAnsi" w:hAnsiTheme="minorHAnsi" w:cstheme="minorBidi"/>
      <w:b/>
      <w:bCs/>
      <w:sz w:val="20"/>
      <w:lang w:val="nb-NO"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92F18"/>
    <w:rPr>
      <w:rFonts w:ascii="Cambria" w:eastAsia="MS Mincho" w:hAnsi="Cambria" w:cs="Cambria"/>
      <w:b/>
      <w:bCs/>
      <w:sz w:val="20"/>
      <w:szCs w:val="20"/>
      <w:lang w:val="en-GB" w:eastAsia="fr-FR"/>
    </w:rPr>
  </w:style>
  <w:style w:type="paragraph" w:customStyle="1" w:styleId="Tablebody--">
    <w:name w:val="Table body (--)"/>
    <w:basedOn w:val="Normal"/>
    <w:rsid w:val="00621A50"/>
    <w:pPr>
      <w:spacing w:before="60" w:after="60" w:line="210" w:lineRule="atLeast"/>
    </w:pPr>
    <w:rPr>
      <w:rFonts w:ascii="Cambria" w:eastAsia="Calibri" w:hAnsi="Cambria" w:cs="Times New Roman"/>
      <w:sz w:val="18"/>
      <w:lang w:val="en-GB"/>
    </w:rPr>
  </w:style>
  <w:style w:type="paragraph" w:customStyle="1" w:styleId="Tableheader--">
    <w:name w:val="Table header (--)"/>
    <w:basedOn w:val="Tablebody--"/>
    <w:rsid w:val="00621A50"/>
  </w:style>
  <w:style w:type="character" w:styleId="Fulgthyperkobling">
    <w:name w:val="FollowedHyperlink"/>
    <w:basedOn w:val="Standardskriftforavsnitt"/>
    <w:uiPriority w:val="99"/>
    <w:semiHidden/>
    <w:unhideWhenUsed/>
    <w:rsid w:val="008E6698"/>
    <w:rPr>
      <w:color w:val="147E88" w:themeColor="followedHyperlink"/>
      <w:u w:val="single"/>
    </w:rPr>
  </w:style>
  <w:style w:type="paragraph" w:customStyle="1" w:styleId="Normalutenavsnittfortabellol">
    <w:name w:val="Normal uten avsnitt (for tabell o.l.)"/>
    <w:basedOn w:val="Normal"/>
    <w:link w:val="NormalutenavsnittfortabellolTegn"/>
    <w:qFormat/>
    <w:rsid w:val="00241AEC"/>
    <w:pPr>
      <w:spacing w:after="0"/>
    </w:pPr>
  </w:style>
  <w:style w:type="character" w:customStyle="1" w:styleId="NormalutenavsnittfortabellolTegn">
    <w:name w:val="Normal uten avsnitt (for tabell o.l.) Tegn"/>
    <w:basedOn w:val="Standardskriftforavsnitt"/>
    <w:link w:val="Normalutenavsnittfortabellol"/>
    <w:rsid w:val="00B83E26"/>
    <w:rPr>
      <w:sz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A6028"/>
    <w:rPr>
      <w:rFonts w:asciiTheme="majorHAnsi" w:eastAsiaTheme="majorEastAsia" w:hAnsiTheme="majorHAnsi" w:cstheme="majorBidi"/>
      <w:i/>
      <w:iCs/>
      <w:color w:val="0A3E43" w:themeColor="accent1" w:themeShade="7F"/>
      <w:sz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A602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A60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ildetekst">
    <w:name w:val="caption"/>
    <w:basedOn w:val="Normal"/>
    <w:next w:val="Normal"/>
    <w:uiPriority w:val="35"/>
    <w:unhideWhenUsed/>
    <w:qFormat/>
    <w:rsid w:val="00282989"/>
    <w:pPr>
      <w:spacing w:after="200" w:line="240" w:lineRule="auto"/>
    </w:pPr>
    <w:rPr>
      <w:i/>
      <w:iCs/>
      <w:color w:val="000000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tatsbygg\11_SIMBA\04_Implementering\02_ISO19650\ISO19650_EIR.dotx" TargetMode="External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EF0416A9C59E9448973FB8F359D57F16" ma:contentTypeVersion="2" ma:contentTypeDescription="" ma:contentTypeScope="" ma:versionID="3bace7ae468b882b9d47316ac1f3ed1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d690aa1b576104c25c7f2cd37754c8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DDDA54-4A8F-45DD-8985-48C743E71C56}"/>
</file>

<file path=customXml/itemProps2.xml><?xml version="1.0" encoding="utf-8"?>
<ds:datastoreItem xmlns:ds="http://schemas.openxmlformats.org/officeDocument/2006/customXml" ds:itemID="{15C4C33F-C387-420A-9DF6-4B0D19BA2EF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4F9F465-3810-4819-85B3-992E58E2A6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6A252D-4F73-4252-826D-5D4841B39E3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78DFBF-863B-45AE-8ABF-4FEDEEA3F68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ISO19650_EIR.dotx</Template>
  <TotalTime>395</TotalTime>
  <Pages>6</Pages>
  <Words>763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4798</CharactersWithSpaces>
  <SharedDoc>false</SharedDoc>
  <HLinks>
    <vt:vector size="18" baseType="variant">
      <vt:variant>
        <vt:i4>1572918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_Toc62654129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_Toc62654128</vt:lpwstr>
      </vt:variant>
      <vt:variant>
        <vt:i4>1441846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_Toc62654127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stsu</dc:creator>
  <cp:keywords/>
  <dc:description/>
  <cp:lastModifiedBy>Kjetil Krogseth</cp:lastModifiedBy>
  <cp:revision>389</cp:revision>
  <dcterms:created xsi:type="dcterms:W3CDTF">2021-01-25T08:41:00Z</dcterms:created>
  <dcterms:modified xsi:type="dcterms:W3CDTF">2026-03-20T07:26:00Z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0x0101009B1F2ABBA84F4C4F874B459DB3688B1100EF0416A9C59E9448973FB8F359D57F16</vt:lpwstr>
  </property>
  <property fmtid="{D5CDD505-2E9C-101B-9397-08002B2CF9AE}" pid="3" name="GtProjectPhase">
    <vt:lpwstr/>
  </property>
  <property fmtid="{D5CDD505-2E9C-101B-9397-08002B2CF9AE}" pid="4" name="Kvalitetsområde">
    <vt:lpwstr>184;#Bygg- og eiendomsfaglig rådgivning:BIM/GIS|62fbaca2-1c05-4c07-8715-398dd2e15052</vt:lpwstr>
  </property>
  <property fmtid="{D5CDD505-2E9C-101B-9397-08002B2CF9AE}" pid="5" name="TaxKeyword">
    <vt:lpwstr/>
  </property>
  <property fmtid="{D5CDD505-2E9C-101B-9397-08002B2CF9AE}" pid="6" name="Visbane">
    <vt:lpwstr/>
  </property>
  <property fmtid="{D5CDD505-2E9C-101B-9397-08002B2CF9AE}" pid="7" name="Status">
    <vt:lpwstr/>
  </property>
  <property fmtid="{D5CDD505-2E9C-101B-9397-08002B2CF9AE}" pid="8" name="Anskaffelseskategori">
    <vt:lpwstr/>
  </property>
  <property fmtid="{D5CDD505-2E9C-101B-9397-08002B2CF9AE}" pid="9" name="Dokumenttype">
    <vt:lpwstr/>
  </property>
  <property fmtid="{D5CDD505-2E9C-101B-9397-08002B2CF9AE}" pid="10" name="MediaServiceImageTags">
    <vt:lpwstr/>
  </property>
  <property fmtid="{D5CDD505-2E9C-101B-9397-08002B2CF9AE}" pid="11" name="lcf76f155ced4ddcb4097134ff3c332f">
    <vt:lpwstr/>
  </property>
  <property fmtid="{D5CDD505-2E9C-101B-9397-08002B2CF9AE}" pid="12" name="TaxCatchAll">
    <vt:lpwstr/>
  </property>
  <property fmtid="{D5CDD505-2E9C-101B-9397-08002B2CF9AE}" pid="13" name="Redigeringstilgang">
    <vt:lpwstr/>
  </property>
  <property fmtid="{D5CDD505-2E9C-101B-9397-08002B2CF9AE}" pid="14" name="Order">
    <vt:r8>1332000</vt:r8>
  </property>
  <property fmtid="{D5CDD505-2E9C-101B-9397-08002B2CF9AE}" pid="15" name="ArchivedTo">
    <vt:lpwstr/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ArchivedBy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